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-54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432"/>
        <w:gridCol w:w="2015"/>
      </w:tblGrid>
      <w:tr w:rsidR="00D13E6D" w:rsidRPr="006F6FDC" w14:paraId="4A84289B" w14:textId="77777777" w:rsidTr="00333170">
        <w:trPr>
          <w:trHeight w:val="556"/>
        </w:trPr>
        <w:tc>
          <w:tcPr>
            <w:tcW w:w="3447" w:type="dxa"/>
            <w:gridSpan w:val="2"/>
            <w:shd w:val="pct20" w:color="auto" w:fill="auto"/>
            <w:vAlign w:val="center"/>
          </w:tcPr>
          <w:p w14:paraId="4D1C1CA8" w14:textId="15E3D5E9" w:rsidR="00D13E6D" w:rsidRPr="00DD66E0" w:rsidRDefault="00D13E6D" w:rsidP="00DC6766">
            <w:pPr>
              <w:pStyle w:val="Nagwek2"/>
              <w:numPr>
                <w:ilvl w:val="0"/>
                <w:numId w:val="0"/>
              </w:numPr>
              <w:tabs>
                <w:tab w:val="clear" w:pos="397"/>
              </w:tabs>
              <w:spacing w:before="0" w:after="0"/>
              <w:ind w:left="34"/>
              <w:rPr>
                <w:rFonts w:ascii="Calibri" w:hAnsi="Calibri"/>
                <w:vertAlign w:val="superscript"/>
              </w:rPr>
            </w:pPr>
            <w:r w:rsidRPr="00DD66E0">
              <w:rPr>
                <w:rFonts w:ascii="Calibri" w:hAnsi="Calibri"/>
                <w:vertAlign w:val="superscript"/>
              </w:rPr>
              <w:t>Wypełnia</w:t>
            </w:r>
            <w:r w:rsidR="00DC6766">
              <w:rPr>
                <w:rFonts w:ascii="Calibri" w:hAnsi="Calibri"/>
                <w:vertAlign w:val="superscript"/>
              </w:rPr>
              <w:t xml:space="preserve"> </w:t>
            </w:r>
            <w:r w:rsidR="00333170">
              <w:rPr>
                <w:rFonts w:ascii="Calibri" w:hAnsi="Calibri"/>
                <w:vertAlign w:val="superscript"/>
              </w:rPr>
              <w:t xml:space="preserve">przedstawiciel komisji rekrutacyjnej </w:t>
            </w:r>
          </w:p>
        </w:tc>
      </w:tr>
      <w:tr w:rsidR="00D13E6D" w:rsidRPr="006F6FDC" w14:paraId="3076862E" w14:textId="77777777" w:rsidTr="00333170">
        <w:tc>
          <w:tcPr>
            <w:tcW w:w="1432" w:type="dxa"/>
            <w:shd w:val="pct20" w:color="auto" w:fill="auto"/>
            <w:vAlign w:val="center"/>
          </w:tcPr>
          <w:p w14:paraId="4B169867" w14:textId="77777777" w:rsidR="00D13E6D" w:rsidRPr="00DD66E0" w:rsidRDefault="00D13E6D" w:rsidP="00DC6766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  <w:vertAlign w:val="superscript"/>
              </w:rPr>
            </w:pPr>
            <w:r w:rsidRPr="00DD66E0">
              <w:rPr>
                <w:rFonts w:ascii="Calibri" w:hAnsi="Calibri" w:cs="Arial"/>
                <w:sz w:val="20"/>
                <w:szCs w:val="20"/>
                <w:vertAlign w:val="superscript"/>
              </w:rPr>
              <w:t>Data złożenia</w:t>
            </w:r>
          </w:p>
        </w:tc>
        <w:tc>
          <w:tcPr>
            <w:tcW w:w="2015" w:type="dxa"/>
            <w:shd w:val="pct20" w:color="auto" w:fill="auto"/>
            <w:vAlign w:val="center"/>
          </w:tcPr>
          <w:p w14:paraId="3CE175F1" w14:textId="77777777" w:rsidR="00D13E6D" w:rsidRPr="00DD66E0" w:rsidRDefault="00D13E6D" w:rsidP="00DC6766">
            <w:pPr>
              <w:spacing w:before="120"/>
              <w:jc w:val="center"/>
              <w:rPr>
                <w:rFonts w:ascii="Calibri" w:hAnsi="Calibri" w:cs="Arial"/>
                <w:sz w:val="20"/>
                <w:szCs w:val="20"/>
                <w:vertAlign w:val="superscript"/>
              </w:rPr>
            </w:pPr>
          </w:p>
        </w:tc>
      </w:tr>
    </w:tbl>
    <w:p w14:paraId="4E064E34" w14:textId="027345A4" w:rsidR="005F5221" w:rsidRPr="00DC6766" w:rsidRDefault="004C3BD9" w:rsidP="00A70EBA">
      <w:pPr>
        <w:pStyle w:val="Default"/>
        <w:rPr>
          <w:rFonts w:ascii="Calibri" w:hAnsi="Calibri" w:cs="Calibri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7BD3D" wp14:editId="1B4353C9">
                <wp:simplePos x="0" y="0"/>
                <wp:positionH relativeFrom="column">
                  <wp:posOffset>1523365</wp:posOffset>
                </wp:positionH>
                <wp:positionV relativeFrom="paragraph">
                  <wp:posOffset>-210820</wp:posOffset>
                </wp:positionV>
                <wp:extent cx="381000" cy="146050"/>
                <wp:effectExtent l="0" t="0" r="19050" b="254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6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91B3FE" id="Prostokąt 1" o:spid="_x0000_s1026" style="position:absolute;margin-left:119.95pt;margin-top:-16.6pt;width:30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" fillcolor="white [3212]" strokecolor="white [3212]" strokeweight="1pt"/>
            </w:pict>
          </mc:Fallback>
        </mc:AlternateContent>
      </w:r>
      <w:r w:rsidR="00F93528">
        <w:rPr>
          <w:noProof/>
        </w:rPr>
        <w:drawing>
          <wp:anchor distT="0" distB="0" distL="114300" distR="114300" simplePos="0" relativeHeight="251657216" behindDoc="1" locked="0" layoutInCell="1" allowOverlap="1" wp14:anchorId="1A0C83BD" wp14:editId="0D6DAB72">
            <wp:simplePos x="0" y="0"/>
            <wp:positionH relativeFrom="column">
              <wp:posOffset>202565</wp:posOffset>
            </wp:positionH>
            <wp:positionV relativeFrom="paragraph">
              <wp:posOffset>-425450</wp:posOffset>
            </wp:positionV>
            <wp:extent cx="1809750" cy="769620"/>
            <wp:effectExtent l="0" t="0" r="0" b="0"/>
            <wp:wrapNone/>
            <wp:docPr id="1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221" w:rsidRPr="00DD66E0">
        <w:rPr>
          <w:rFonts w:ascii="Calibri" w:hAnsi="Calibri" w:cs="Arial"/>
        </w:rPr>
        <w:br w:type="textWrapping" w:clear="all"/>
      </w:r>
    </w:p>
    <w:p w14:paraId="62F30345" w14:textId="2AFEF3CE" w:rsidR="00F1519A" w:rsidRDefault="005F5221" w:rsidP="00DC0BFF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6F6FDC">
        <w:rPr>
          <w:rFonts w:ascii="Calibri" w:hAnsi="Calibri" w:cs="Calibri"/>
          <w:color w:val="000000"/>
        </w:rPr>
        <w:t xml:space="preserve"> </w:t>
      </w:r>
      <w:r w:rsidR="00E3002C" w:rsidRPr="009F5091">
        <w:rPr>
          <w:rFonts w:ascii="Calibri" w:hAnsi="Calibri" w:cs="Calibri"/>
          <w:b/>
          <w:bCs/>
          <w:color w:val="000000"/>
          <w:sz w:val="28"/>
          <w:szCs w:val="28"/>
        </w:rPr>
        <w:t>KARTA ZGŁOSZENIA</w:t>
      </w:r>
      <w:r w:rsidRPr="009F5091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="009F5091" w:rsidRPr="009F5091">
        <w:rPr>
          <w:rFonts w:ascii="Calibri" w:hAnsi="Calibri" w:cs="Calibri"/>
          <w:b/>
          <w:bCs/>
          <w:color w:val="000000"/>
          <w:sz w:val="28"/>
          <w:szCs w:val="28"/>
        </w:rPr>
        <w:br/>
      </w:r>
      <w:r w:rsidRPr="009F5091">
        <w:rPr>
          <w:rFonts w:ascii="Calibri" w:hAnsi="Calibri" w:cs="Calibri"/>
          <w:b/>
          <w:bCs/>
          <w:color w:val="000000"/>
          <w:sz w:val="28"/>
          <w:szCs w:val="28"/>
        </w:rPr>
        <w:t xml:space="preserve">DO </w:t>
      </w:r>
      <w:r w:rsidR="007D6DF7" w:rsidRPr="009F5091">
        <w:rPr>
          <w:rFonts w:ascii="Calibri" w:hAnsi="Calibri" w:cs="Calibri"/>
          <w:b/>
          <w:bCs/>
          <w:color w:val="000000"/>
          <w:sz w:val="28"/>
          <w:szCs w:val="28"/>
        </w:rPr>
        <w:t xml:space="preserve">GMINNEGO </w:t>
      </w:r>
      <w:r w:rsidR="00680170">
        <w:rPr>
          <w:rFonts w:ascii="Calibri" w:hAnsi="Calibri" w:cs="Calibri"/>
          <w:b/>
          <w:bCs/>
          <w:color w:val="000000"/>
          <w:sz w:val="28"/>
          <w:szCs w:val="28"/>
        </w:rPr>
        <w:t>ŻŁOBKA</w:t>
      </w:r>
      <w:r w:rsidR="007D6DF7" w:rsidRPr="009F5091">
        <w:rPr>
          <w:rFonts w:ascii="Calibri" w:hAnsi="Calibri" w:cs="Calibri"/>
          <w:b/>
          <w:bCs/>
          <w:color w:val="000000"/>
          <w:sz w:val="28"/>
          <w:szCs w:val="28"/>
        </w:rPr>
        <w:t xml:space="preserve"> „KLEMBUŚ” W </w:t>
      </w:r>
      <w:r w:rsidR="00680170">
        <w:rPr>
          <w:rFonts w:ascii="Calibri" w:hAnsi="Calibri" w:cs="Calibri"/>
          <w:b/>
          <w:bCs/>
          <w:color w:val="000000"/>
          <w:sz w:val="28"/>
          <w:szCs w:val="28"/>
        </w:rPr>
        <w:t>KLEMBOWIE</w:t>
      </w:r>
    </w:p>
    <w:p w14:paraId="1FD15ADD" w14:textId="54C1D063" w:rsidR="005F5221" w:rsidRPr="00DD66E0" w:rsidRDefault="00E3002C" w:rsidP="003852A2">
      <w:pPr>
        <w:jc w:val="center"/>
        <w:rPr>
          <w:rFonts w:ascii="Calibri" w:hAnsi="Calibri"/>
          <w:noProof/>
          <w:sz w:val="18"/>
          <w:szCs w:val="18"/>
        </w:rPr>
      </w:pPr>
      <w:r w:rsidRPr="00DD66E0">
        <w:rPr>
          <w:rFonts w:ascii="Calibri" w:hAnsi="Calibri"/>
          <w:noProof/>
          <w:sz w:val="18"/>
          <w:szCs w:val="18"/>
        </w:rPr>
        <w:t xml:space="preserve">zlokalizowanego w </w:t>
      </w:r>
      <w:r w:rsidR="00680170">
        <w:rPr>
          <w:rFonts w:ascii="Calibri" w:hAnsi="Calibri"/>
          <w:noProof/>
          <w:sz w:val="18"/>
          <w:szCs w:val="18"/>
        </w:rPr>
        <w:t>Klembowie przy ul. Gen. Franciszka Żymirskiego 37A, 05-205 Klembów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445"/>
      </w:tblGrid>
      <w:tr w:rsidR="004C6B5A" w:rsidRPr="004C6B5A" w14:paraId="0C13338A" w14:textId="77777777" w:rsidTr="00D10DC8">
        <w:trPr>
          <w:trHeight w:val="1189"/>
        </w:trPr>
        <w:tc>
          <w:tcPr>
            <w:tcW w:w="2126" w:type="dxa"/>
            <w:shd w:val="clear" w:color="auto" w:fill="F2F2F2"/>
            <w:vAlign w:val="center"/>
          </w:tcPr>
          <w:p w14:paraId="3D97A03C" w14:textId="77777777" w:rsidR="004C6B5A" w:rsidRPr="004735F4" w:rsidRDefault="004C6B5A" w:rsidP="004C6B5A">
            <w:pPr>
              <w:pStyle w:val="Nagwek1"/>
              <w:rPr>
                <w:rFonts w:ascii="Calibri" w:hAnsi="Calibri"/>
                <w:sz w:val="18"/>
                <w:szCs w:val="22"/>
              </w:rPr>
            </w:pPr>
            <w:r w:rsidRPr="004735F4">
              <w:rPr>
                <w:rFonts w:ascii="Calibri" w:hAnsi="Calibri"/>
              </w:rPr>
              <w:t>Podstawa prawna:</w:t>
            </w:r>
          </w:p>
        </w:tc>
        <w:tc>
          <w:tcPr>
            <w:tcW w:w="7445" w:type="dxa"/>
            <w:shd w:val="clear" w:color="auto" w:fill="F2F2F2"/>
          </w:tcPr>
          <w:p w14:paraId="7CEAF05D" w14:textId="1AB0F770" w:rsidR="004C6B5A" w:rsidRPr="004735F4" w:rsidRDefault="00DC0BFF" w:rsidP="003D0710">
            <w:pPr>
              <w:pStyle w:val="Nagwek1"/>
              <w:numPr>
                <w:ilvl w:val="0"/>
                <w:numId w:val="22"/>
              </w:numPr>
              <w:ind w:left="174" w:hanging="121"/>
              <w:jc w:val="both"/>
              <w:rPr>
                <w:rFonts w:ascii="Calibri" w:hAnsi="Calibri"/>
                <w:sz w:val="18"/>
                <w:szCs w:val="22"/>
              </w:rPr>
            </w:pPr>
            <w:r w:rsidRPr="004735F4">
              <w:rPr>
                <w:rFonts w:ascii="Calibri" w:hAnsi="Calibri"/>
                <w:sz w:val="18"/>
                <w:szCs w:val="22"/>
              </w:rPr>
              <w:t>a</w:t>
            </w:r>
            <w:r w:rsidR="004441F2" w:rsidRPr="004735F4">
              <w:rPr>
                <w:rFonts w:ascii="Calibri" w:hAnsi="Calibri"/>
                <w:sz w:val="18"/>
                <w:szCs w:val="22"/>
              </w:rPr>
              <w:t xml:space="preserve">rt. 3a </w:t>
            </w:r>
            <w:r w:rsidR="004C6B5A" w:rsidRPr="004735F4">
              <w:rPr>
                <w:rFonts w:ascii="Calibri" w:hAnsi="Calibri"/>
                <w:sz w:val="18"/>
                <w:szCs w:val="22"/>
              </w:rPr>
              <w:t>Ustaw</w:t>
            </w:r>
            <w:r w:rsidR="004441F2" w:rsidRPr="004735F4">
              <w:rPr>
                <w:rFonts w:ascii="Calibri" w:hAnsi="Calibri"/>
                <w:sz w:val="18"/>
                <w:szCs w:val="22"/>
              </w:rPr>
              <w:t>y</w:t>
            </w:r>
            <w:r w:rsidR="004C6B5A" w:rsidRPr="004735F4">
              <w:rPr>
                <w:rFonts w:ascii="Calibri" w:hAnsi="Calibri"/>
                <w:sz w:val="18"/>
                <w:szCs w:val="22"/>
              </w:rPr>
              <w:t xml:space="preserve"> z dnia 4 lutego 2011 r. o opiece nad dziećmi w wieku do lat 3 (</w:t>
            </w:r>
            <w:r w:rsidR="001B0099" w:rsidRPr="004735F4">
              <w:rPr>
                <w:rFonts w:ascii="Calibri" w:hAnsi="Calibri"/>
                <w:sz w:val="18"/>
                <w:szCs w:val="22"/>
              </w:rPr>
              <w:t>Dz.U. 202</w:t>
            </w:r>
            <w:r w:rsidR="00384FBD" w:rsidRPr="004735F4">
              <w:rPr>
                <w:rFonts w:ascii="Calibri" w:hAnsi="Calibri"/>
                <w:sz w:val="18"/>
                <w:szCs w:val="22"/>
              </w:rPr>
              <w:t>5</w:t>
            </w:r>
            <w:r w:rsidR="001B0099" w:rsidRPr="004735F4">
              <w:rPr>
                <w:rFonts w:ascii="Calibri" w:hAnsi="Calibri"/>
                <w:sz w:val="18"/>
                <w:szCs w:val="22"/>
              </w:rPr>
              <w:t xml:space="preserve"> poz. </w:t>
            </w:r>
            <w:r w:rsidR="00384FBD" w:rsidRPr="004735F4">
              <w:rPr>
                <w:rFonts w:ascii="Calibri" w:hAnsi="Calibri"/>
                <w:sz w:val="18"/>
                <w:szCs w:val="22"/>
              </w:rPr>
              <w:t>798</w:t>
            </w:r>
            <w:r w:rsidR="007D2BED" w:rsidRPr="004735F4">
              <w:rPr>
                <w:rFonts w:ascii="Calibri" w:hAnsi="Calibri"/>
                <w:sz w:val="18"/>
                <w:szCs w:val="22"/>
              </w:rPr>
              <w:t xml:space="preserve"> </w:t>
            </w:r>
            <w:r w:rsidR="004C6B5A" w:rsidRPr="004735F4">
              <w:rPr>
                <w:rFonts w:ascii="Calibri" w:hAnsi="Calibri"/>
                <w:sz w:val="18"/>
                <w:szCs w:val="22"/>
              </w:rPr>
              <w:t>ze zm.);</w:t>
            </w:r>
          </w:p>
          <w:p w14:paraId="371009DA" w14:textId="11D980F8" w:rsidR="003D0710" w:rsidRPr="004735F4" w:rsidRDefault="003D0710" w:rsidP="003D0710">
            <w:pPr>
              <w:pStyle w:val="Nagwek1"/>
              <w:numPr>
                <w:ilvl w:val="0"/>
                <w:numId w:val="22"/>
              </w:numPr>
              <w:ind w:left="174" w:hanging="121"/>
              <w:jc w:val="both"/>
              <w:rPr>
                <w:rFonts w:ascii="Calibri" w:hAnsi="Calibri"/>
                <w:sz w:val="18"/>
                <w:szCs w:val="22"/>
              </w:rPr>
            </w:pPr>
            <w:r w:rsidRPr="004735F4">
              <w:rPr>
                <w:rFonts w:ascii="Calibri" w:hAnsi="Calibri"/>
                <w:sz w:val="18"/>
                <w:szCs w:val="22"/>
              </w:rPr>
              <w:t xml:space="preserve">art. 53 ust. 2 </w:t>
            </w:r>
            <w:bookmarkStart w:id="0" w:name="_Hlk94006614"/>
            <w:r w:rsidRPr="004735F4">
              <w:rPr>
                <w:rFonts w:ascii="Calibri" w:hAnsi="Calibri"/>
                <w:sz w:val="18"/>
                <w:szCs w:val="22"/>
              </w:rPr>
              <w:t xml:space="preserve">Ustawy z dnia 17 listopada 2021 r. o rodzinnym kapitale opiekuńczym </w:t>
            </w:r>
            <w:r w:rsidR="007D2BED" w:rsidRPr="004735F4">
              <w:rPr>
                <w:rFonts w:ascii="Calibri" w:hAnsi="Calibri"/>
                <w:sz w:val="18"/>
                <w:szCs w:val="22"/>
              </w:rPr>
              <w:t>(</w:t>
            </w:r>
            <w:r w:rsidRPr="004735F4">
              <w:rPr>
                <w:rFonts w:ascii="Calibri" w:hAnsi="Calibri"/>
                <w:sz w:val="18"/>
                <w:szCs w:val="22"/>
              </w:rPr>
              <w:t>Dz.U 202</w:t>
            </w:r>
            <w:r w:rsidR="002240E4" w:rsidRPr="004735F4">
              <w:rPr>
                <w:rFonts w:ascii="Calibri" w:hAnsi="Calibri"/>
                <w:sz w:val="18"/>
                <w:szCs w:val="22"/>
              </w:rPr>
              <w:t>3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 poz. </w:t>
            </w:r>
            <w:r w:rsidR="002240E4" w:rsidRPr="004735F4">
              <w:rPr>
                <w:rFonts w:ascii="Calibri" w:hAnsi="Calibri"/>
                <w:sz w:val="18"/>
                <w:szCs w:val="22"/>
              </w:rPr>
              <w:t>883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ze zm.)</w:t>
            </w:r>
            <w:bookmarkEnd w:id="0"/>
            <w:r w:rsidR="006E5468" w:rsidRPr="004735F4">
              <w:rPr>
                <w:rFonts w:ascii="Calibri" w:hAnsi="Calibri"/>
                <w:sz w:val="18"/>
                <w:szCs w:val="22"/>
              </w:rPr>
              <w:t>;</w:t>
            </w:r>
          </w:p>
          <w:p w14:paraId="5C14266E" w14:textId="1C9E3A3D" w:rsidR="003D0710" w:rsidRPr="004735F4" w:rsidRDefault="004C6B5A" w:rsidP="003D0710">
            <w:pPr>
              <w:pStyle w:val="Nagwek1"/>
              <w:numPr>
                <w:ilvl w:val="0"/>
                <w:numId w:val="22"/>
              </w:numPr>
              <w:ind w:left="174" w:hanging="121"/>
              <w:jc w:val="both"/>
              <w:rPr>
                <w:rFonts w:ascii="Calibri" w:hAnsi="Calibri"/>
                <w:sz w:val="18"/>
                <w:szCs w:val="22"/>
              </w:rPr>
            </w:pPr>
            <w:r w:rsidRPr="004735F4">
              <w:rPr>
                <w:rFonts w:ascii="Calibri" w:hAnsi="Calibri"/>
                <w:sz w:val="18"/>
                <w:szCs w:val="22"/>
              </w:rPr>
              <w:t xml:space="preserve">art. </w:t>
            </w:r>
            <w:r w:rsidR="00E265E9" w:rsidRPr="004735F4">
              <w:rPr>
                <w:rFonts w:ascii="Calibri" w:hAnsi="Calibri"/>
                <w:sz w:val="18"/>
                <w:szCs w:val="22"/>
              </w:rPr>
              <w:t>24-</w:t>
            </w:r>
            <w:r w:rsidRPr="004735F4">
              <w:rPr>
                <w:rFonts w:ascii="Calibri" w:hAnsi="Calibri"/>
                <w:sz w:val="18"/>
                <w:szCs w:val="22"/>
              </w:rPr>
              <w:t>2</w:t>
            </w:r>
            <w:r w:rsidR="00FF0064" w:rsidRPr="004735F4">
              <w:rPr>
                <w:rFonts w:ascii="Calibri" w:hAnsi="Calibri"/>
                <w:sz w:val="18"/>
                <w:szCs w:val="22"/>
              </w:rPr>
              <w:t>5</w:t>
            </w:r>
            <w:r w:rsidR="00763054" w:rsidRPr="004735F4">
              <w:rPr>
                <w:rFonts w:ascii="Calibri" w:hAnsi="Calibri"/>
                <w:sz w:val="18"/>
                <w:szCs w:val="22"/>
              </w:rPr>
              <w:t xml:space="preserve"> 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Statutu Gminnego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Żłobka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„Klembuś” w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Klembowie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nadanego Uchwałą Rady Gminy Klembów</w:t>
            </w:r>
            <w:r w:rsidR="00240316" w:rsidRPr="004735F4">
              <w:rPr>
                <w:rFonts w:ascii="Calibri" w:hAnsi="Calibri"/>
                <w:sz w:val="18"/>
                <w:szCs w:val="22"/>
              </w:rPr>
              <w:t xml:space="preserve"> z dn.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19</w:t>
            </w:r>
            <w:r w:rsidR="00240316" w:rsidRPr="004735F4">
              <w:rPr>
                <w:rFonts w:ascii="Calibri" w:hAnsi="Calibri"/>
                <w:sz w:val="18"/>
                <w:szCs w:val="22"/>
              </w:rPr>
              <w:t>/0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2</w:t>
            </w:r>
            <w:r w:rsidR="00240316" w:rsidRPr="004735F4">
              <w:rPr>
                <w:rFonts w:ascii="Calibri" w:hAnsi="Calibri"/>
                <w:sz w:val="18"/>
                <w:szCs w:val="22"/>
              </w:rPr>
              <w:t>/202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6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nr XX.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191</w:t>
            </w:r>
            <w:r w:rsidRPr="004735F4">
              <w:rPr>
                <w:rFonts w:ascii="Calibri" w:hAnsi="Calibri"/>
                <w:sz w:val="18"/>
                <w:szCs w:val="22"/>
              </w:rPr>
              <w:t>.202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6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w sprawie utworzenia Gminnego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Żłobka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„Klembuś” w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Klembowie</w:t>
            </w:r>
            <w:r w:rsidRPr="004735F4">
              <w:rPr>
                <w:rFonts w:ascii="Calibri" w:hAnsi="Calibri"/>
                <w:sz w:val="18"/>
                <w:szCs w:val="22"/>
              </w:rPr>
              <w:t xml:space="preserve"> oraz nadania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mu statutu</w:t>
            </w:r>
            <w:r w:rsidR="00997120" w:rsidRPr="004735F4">
              <w:rPr>
                <w:rFonts w:ascii="Calibri" w:hAnsi="Calibri"/>
                <w:sz w:val="18"/>
                <w:szCs w:val="22"/>
              </w:rPr>
              <w:t xml:space="preserve"> (</w:t>
            </w:r>
            <w:r w:rsidR="007F7E00" w:rsidRPr="004735F4">
              <w:rPr>
                <w:rFonts w:ascii="Calibri" w:hAnsi="Calibri"/>
                <w:sz w:val="18"/>
                <w:szCs w:val="22"/>
              </w:rPr>
              <w:t xml:space="preserve">Dziennik Urzędowy Województwa </w:t>
            </w:r>
            <w:r w:rsidR="00EB737F" w:rsidRPr="004735F4">
              <w:rPr>
                <w:rFonts w:ascii="Calibri" w:hAnsi="Calibri"/>
                <w:sz w:val="18"/>
                <w:szCs w:val="22"/>
              </w:rPr>
              <w:t>Mazowieckiego</w:t>
            </w:r>
            <w:r w:rsidR="00997120" w:rsidRPr="004735F4">
              <w:rPr>
                <w:rFonts w:ascii="Calibri" w:hAnsi="Calibri"/>
                <w:sz w:val="18"/>
                <w:szCs w:val="22"/>
              </w:rPr>
              <w:t>, 202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6</w:t>
            </w:r>
            <w:r w:rsidR="00997120" w:rsidRPr="004735F4">
              <w:rPr>
                <w:rFonts w:ascii="Calibri" w:hAnsi="Calibri"/>
                <w:sz w:val="18"/>
                <w:szCs w:val="22"/>
              </w:rPr>
              <w:t xml:space="preserve"> poz. </w:t>
            </w:r>
            <w:r w:rsidR="00680170" w:rsidRPr="004735F4">
              <w:rPr>
                <w:rFonts w:ascii="Calibri" w:hAnsi="Calibri"/>
                <w:sz w:val="18"/>
                <w:szCs w:val="22"/>
              </w:rPr>
              <w:t>1983</w:t>
            </w:r>
            <w:r w:rsidR="00997120" w:rsidRPr="004735F4">
              <w:rPr>
                <w:rFonts w:ascii="Calibri" w:hAnsi="Calibri"/>
                <w:sz w:val="18"/>
                <w:szCs w:val="22"/>
              </w:rPr>
              <w:t>)</w:t>
            </w:r>
            <w:r w:rsidR="00DC0BFF" w:rsidRPr="004735F4">
              <w:rPr>
                <w:rFonts w:ascii="Calibri" w:hAnsi="Calibri"/>
                <w:sz w:val="18"/>
                <w:szCs w:val="22"/>
              </w:rPr>
              <w:t>.</w:t>
            </w:r>
          </w:p>
        </w:tc>
      </w:tr>
      <w:tr w:rsidR="00B248C7" w:rsidRPr="004C6B5A" w14:paraId="534EB7B3" w14:textId="77777777" w:rsidTr="00D10DC8">
        <w:tc>
          <w:tcPr>
            <w:tcW w:w="2126" w:type="dxa"/>
            <w:shd w:val="clear" w:color="auto" w:fill="F2F2F2"/>
            <w:vAlign w:val="center"/>
          </w:tcPr>
          <w:p w14:paraId="57ACE5FC" w14:textId="77777777" w:rsidR="00B248C7" w:rsidRPr="004735F4" w:rsidRDefault="00B248C7" w:rsidP="004C6B5A">
            <w:pPr>
              <w:pStyle w:val="Nagwek1"/>
              <w:rPr>
                <w:rFonts w:ascii="Calibri" w:hAnsi="Calibri"/>
              </w:rPr>
            </w:pPr>
            <w:r w:rsidRPr="004735F4">
              <w:rPr>
                <w:rFonts w:ascii="Calibri" w:hAnsi="Calibri"/>
              </w:rPr>
              <w:t>Rekrutacja dotyczy dzieci spełniających łącznie warunki</w:t>
            </w:r>
            <w:r w:rsidR="000935A8" w:rsidRPr="004735F4">
              <w:rPr>
                <w:rFonts w:ascii="Calibri" w:hAnsi="Calibri"/>
              </w:rPr>
              <w:t>:</w:t>
            </w:r>
          </w:p>
        </w:tc>
        <w:tc>
          <w:tcPr>
            <w:tcW w:w="7445" w:type="dxa"/>
            <w:shd w:val="clear" w:color="auto" w:fill="F2F2F2"/>
          </w:tcPr>
          <w:p w14:paraId="1EFFDEDF" w14:textId="3DBCB198" w:rsidR="00B248C7" w:rsidRPr="004735F4" w:rsidRDefault="000935A8" w:rsidP="00DD66E0">
            <w:pPr>
              <w:pStyle w:val="Nagwek1"/>
              <w:numPr>
                <w:ilvl w:val="0"/>
                <w:numId w:val="20"/>
              </w:numPr>
              <w:ind w:left="175" w:hanging="120"/>
              <w:jc w:val="both"/>
              <w:rPr>
                <w:rFonts w:ascii="Calibri" w:hAnsi="Calibri"/>
                <w:b w:val="0"/>
                <w:bCs w:val="0"/>
                <w:sz w:val="18"/>
                <w:szCs w:val="22"/>
              </w:rPr>
            </w:pPr>
            <w:r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na </w:t>
            </w:r>
            <w:r w:rsidR="001674B1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dzień </w:t>
            </w:r>
            <w:r w:rsidR="001F25E4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>1 września 2026</w:t>
            </w:r>
            <w:r w:rsidR="00490642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 </w:t>
            </w:r>
            <w:r w:rsidR="001674B1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mają ukończony </w:t>
            </w:r>
            <w:r w:rsidR="001F25E4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>20</w:t>
            </w:r>
            <w:r w:rsidR="001674B1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 </w:t>
            </w:r>
            <w:r w:rsidR="001F25E4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>tydzień</w:t>
            </w:r>
            <w:r w:rsidR="001674B1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 xml:space="preserve"> życia</w:t>
            </w:r>
            <w:r w:rsidR="00924E1A" w:rsidRPr="004735F4">
              <w:rPr>
                <w:rFonts w:ascii="Calibri" w:hAnsi="Calibri"/>
                <w:b w:val="0"/>
                <w:bCs w:val="0"/>
                <w:sz w:val="18"/>
                <w:szCs w:val="22"/>
              </w:rPr>
              <w:t>;</w:t>
            </w:r>
          </w:p>
          <w:p w14:paraId="5915E12F" w14:textId="77777777" w:rsidR="000935A8" w:rsidRPr="004735F4" w:rsidRDefault="000935A8" w:rsidP="00DD66E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5" w:hanging="120"/>
              <w:rPr>
                <w:rFonts w:eastAsia="Times New Roman" w:cs="Arial"/>
                <w:sz w:val="18"/>
                <w:lang w:eastAsia="pl-PL"/>
              </w:rPr>
            </w:pPr>
            <w:r w:rsidRPr="004735F4">
              <w:rPr>
                <w:rFonts w:eastAsia="Times New Roman" w:cs="Arial"/>
                <w:sz w:val="18"/>
                <w:lang w:eastAsia="pl-PL"/>
              </w:rPr>
              <w:t xml:space="preserve">zamieszkują wraz z rodzicami lub rodzicem na terenie </w:t>
            </w:r>
            <w:r w:rsidR="00696EDE" w:rsidRPr="004735F4">
              <w:rPr>
                <w:rFonts w:eastAsia="Times New Roman" w:cs="Arial"/>
                <w:sz w:val="18"/>
                <w:lang w:eastAsia="pl-PL"/>
              </w:rPr>
              <w:t xml:space="preserve">Gminy </w:t>
            </w:r>
            <w:r w:rsidRPr="004735F4">
              <w:rPr>
                <w:rFonts w:eastAsia="Times New Roman" w:cs="Arial"/>
                <w:sz w:val="18"/>
                <w:lang w:eastAsia="pl-PL"/>
              </w:rPr>
              <w:t>Klembów</w:t>
            </w:r>
            <w:r w:rsidR="00924E1A" w:rsidRPr="004735F4">
              <w:rPr>
                <w:rFonts w:eastAsia="Times New Roman" w:cs="Arial"/>
                <w:sz w:val="18"/>
                <w:lang w:eastAsia="pl-PL"/>
              </w:rPr>
              <w:t>;</w:t>
            </w:r>
          </w:p>
          <w:p w14:paraId="376CAF8D" w14:textId="77777777" w:rsidR="000935A8" w:rsidRPr="004735F4" w:rsidRDefault="000935A8" w:rsidP="00DD66E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175" w:hanging="120"/>
              <w:jc w:val="both"/>
              <w:rPr>
                <w:sz w:val="20"/>
                <w:szCs w:val="20"/>
              </w:rPr>
            </w:pPr>
            <w:r w:rsidRPr="004735F4">
              <w:rPr>
                <w:rFonts w:eastAsia="Times New Roman" w:cs="Arial"/>
                <w:sz w:val="18"/>
                <w:lang w:eastAsia="pl-PL"/>
              </w:rPr>
              <w:t>poddane</w:t>
            </w:r>
            <w:r w:rsidR="00DC0BFF" w:rsidRPr="004735F4">
              <w:rPr>
                <w:rFonts w:eastAsia="Times New Roman" w:cs="Arial"/>
                <w:sz w:val="18"/>
                <w:lang w:eastAsia="pl-PL"/>
              </w:rPr>
              <w:t xml:space="preserve"> </w:t>
            </w:r>
            <w:r w:rsidRPr="004735F4">
              <w:rPr>
                <w:rFonts w:eastAsia="Times New Roman" w:cs="Arial"/>
                <w:sz w:val="18"/>
                <w:lang w:eastAsia="pl-PL"/>
              </w:rPr>
              <w:t>obowiązkowym szczepieniom ochronnym zgodnie z obowiązującym rozporządzeniem ministra właściwego do spraw zdrowia w sprawie obowiązkowych szczepień ochronnych lub zostało zwolnione z tego obowiązku z przyczyn zdrowotnych</w:t>
            </w:r>
            <w:r w:rsidR="00924E1A" w:rsidRPr="004735F4">
              <w:rPr>
                <w:rFonts w:eastAsia="Times New Roman" w:cs="Arial"/>
                <w:sz w:val="18"/>
                <w:lang w:eastAsia="pl-PL"/>
              </w:rPr>
              <w:t>.</w:t>
            </w:r>
          </w:p>
          <w:p w14:paraId="4151886A" w14:textId="6FC99372" w:rsidR="00C47B55" w:rsidRPr="004735F4" w:rsidRDefault="00926392" w:rsidP="00DD66E0">
            <w:pPr>
              <w:jc w:val="both"/>
              <w:rPr>
                <w:rFonts w:ascii="Calibri" w:hAnsi="Calibri" w:cs="Arial"/>
                <w:sz w:val="18"/>
                <w:szCs w:val="22"/>
              </w:rPr>
            </w:pPr>
            <w:r w:rsidRPr="004735F4">
              <w:rPr>
                <w:rFonts w:ascii="Calibri" w:hAnsi="Calibri" w:cs="Arial"/>
                <w:sz w:val="18"/>
                <w:szCs w:val="22"/>
              </w:rPr>
              <w:t>Dzieci spoza Gminy Klembów mogą być przyjęte</w:t>
            </w:r>
            <w:r w:rsidR="002D197E" w:rsidRPr="004735F4">
              <w:rPr>
                <w:rFonts w:ascii="Calibri" w:hAnsi="Calibri" w:cs="Arial"/>
                <w:sz w:val="18"/>
                <w:szCs w:val="22"/>
              </w:rPr>
              <w:t>,</w:t>
            </w:r>
            <w:r w:rsidRPr="004735F4">
              <w:rPr>
                <w:rFonts w:ascii="Calibri" w:hAnsi="Calibri" w:cs="Arial"/>
                <w:sz w:val="18"/>
                <w:szCs w:val="22"/>
              </w:rPr>
              <w:t xml:space="preserve"> jeżeli </w:t>
            </w:r>
            <w:r w:rsidR="00B169BC" w:rsidRPr="004735F4">
              <w:rPr>
                <w:rFonts w:ascii="Calibri" w:hAnsi="Calibri" w:cs="Arial"/>
                <w:sz w:val="18"/>
                <w:szCs w:val="22"/>
              </w:rPr>
              <w:t xml:space="preserve">Żłobek </w:t>
            </w:r>
            <w:r w:rsidRPr="004735F4">
              <w:rPr>
                <w:rFonts w:ascii="Calibri" w:hAnsi="Calibri" w:cs="Arial"/>
                <w:sz w:val="18"/>
                <w:szCs w:val="22"/>
              </w:rPr>
              <w:t>dysponuje wolnymi miejscami.</w:t>
            </w:r>
          </w:p>
          <w:p w14:paraId="5F978824" w14:textId="5DEF530A" w:rsidR="00926392" w:rsidRPr="004735F4" w:rsidRDefault="00C47B55" w:rsidP="00C47B55">
            <w:pPr>
              <w:spacing w:before="120"/>
              <w:jc w:val="both"/>
            </w:pPr>
            <w:r w:rsidRPr="004735F4">
              <w:rPr>
                <w:rFonts w:ascii="Calibri" w:hAnsi="Calibri" w:cs="Arial"/>
                <w:sz w:val="18"/>
                <w:szCs w:val="22"/>
              </w:rPr>
              <w:t xml:space="preserve">W przypadku, gdy kandydat nie jest wychowywany przez samotnego rodzica, wniosek powinien zostać podpisanych przez </w:t>
            </w:r>
            <w:r w:rsidRPr="004735F4">
              <w:rPr>
                <w:rFonts w:ascii="Calibri" w:hAnsi="Calibri" w:cs="Arial"/>
                <w:b/>
                <w:bCs/>
                <w:sz w:val="18"/>
                <w:szCs w:val="22"/>
              </w:rPr>
              <w:t>oboje rodziców</w:t>
            </w:r>
            <w:r w:rsidRPr="004735F4">
              <w:rPr>
                <w:rFonts w:ascii="Calibri" w:hAnsi="Calibri" w:cs="Arial"/>
                <w:sz w:val="18"/>
                <w:szCs w:val="22"/>
              </w:rPr>
              <w:t xml:space="preserve">. </w:t>
            </w:r>
          </w:p>
        </w:tc>
      </w:tr>
      <w:tr w:rsidR="00481CF3" w:rsidRPr="004C6B5A" w14:paraId="3B608FF8" w14:textId="77777777" w:rsidTr="00D10DC8">
        <w:tc>
          <w:tcPr>
            <w:tcW w:w="2126" w:type="dxa"/>
            <w:shd w:val="clear" w:color="auto" w:fill="F2F2F2"/>
            <w:vAlign w:val="center"/>
          </w:tcPr>
          <w:p w14:paraId="0593948D" w14:textId="55DF890F" w:rsidR="00481CF3" w:rsidRPr="00481CF3" w:rsidRDefault="00481CF3" w:rsidP="00481CF3">
            <w:pPr>
              <w:jc w:val="center"/>
              <w:rPr>
                <w:rFonts w:ascii="Calibri" w:hAnsi="Calibri" w:cs="Arial"/>
                <w:sz w:val="18"/>
                <w:szCs w:val="22"/>
              </w:rPr>
            </w:pPr>
            <w:r w:rsidRPr="00481CF3">
              <w:rPr>
                <w:rFonts w:ascii="Calibri" w:hAnsi="Calibri" w:cs="Arial"/>
                <w:b/>
                <w:bCs/>
                <w:sz w:val="20"/>
              </w:rPr>
              <w:t>Informacja dot. szczepień dziecka</w:t>
            </w:r>
            <w:r w:rsidRPr="00481CF3">
              <w:rPr>
                <w:rFonts w:ascii="Calibri" w:hAnsi="Calibri" w:cs="Arial"/>
                <w:sz w:val="20"/>
              </w:rPr>
              <w:t xml:space="preserve"> </w:t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(WYPEŁNIA </w:t>
            </w:r>
            <w:r w:rsidR="00696C0B">
              <w:rPr>
                <w:rFonts w:ascii="Calibri" w:hAnsi="Calibri" w:cs="Arial"/>
                <w:sz w:val="18"/>
                <w:szCs w:val="22"/>
              </w:rPr>
              <w:t>PRACOWNIK PRZYJMUJĄCY KARTĘ</w:t>
            </w:r>
            <w:r w:rsidRPr="00481CF3">
              <w:rPr>
                <w:rFonts w:ascii="Calibri" w:hAnsi="Calibri" w:cs="Arial"/>
                <w:sz w:val="18"/>
                <w:szCs w:val="22"/>
              </w:rPr>
              <w:t>)</w:t>
            </w:r>
          </w:p>
        </w:tc>
        <w:tc>
          <w:tcPr>
            <w:tcW w:w="7445" w:type="dxa"/>
            <w:shd w:val="clear" w:color="auto" w:fill="F2F2F2"/>
          </w:tcPr>
          <w:p w14:paraId="273604AA" w14:textId="56624B14" w:rsidR="00481CF3" w:rsidRPr="00481CF3" w:rsidRDefault="00481CF3" w:rsidP="00481CF3">
            <w:pPr>
              <w:jc w:val="both"/>
              <w:rPr>
                <w:rFonts w:ascii="Calibri" w:hAnsi="Calibri" w:cs="Arial"/>
                <w:sz w:val="18"/>
                <w:szCs w:val="22"/>
              </w:rPr>
            </w:pPr>
            <w:r w:rsidRPr="00481CF3">
              <w:rPr>
                <w:rFonts w:ascii="Calibri" w:hAnsi="Calibri" w:cs="Arial"/>
                <w:sz w:val="18"/>
                <w:szCs w:val="22"/>
              </w:rPr>
              <w:t xml:space="preserve">Kandydat     </w:t>
            </w:r>
            <w:r w:rsidRPr="00481CF3">
              <w:rPr>
                <w:rFonts w:ascii="Calibri" w:hAnsi="Calibri" w:cs="Arial"/>
                <w:sz w:val="28"/>
                <w:szCs w:val="36"/>
              </w:rPr>
              <w:sym w:font="Wingdings" w:char="F06F"/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  spełnia                   </w:t>
            </w:r>
            <w:r w:rsidRPr="00481CF3">
              <w:rPr>
                <w:rFonts w:ascii="Calibri" w:hAnsi="Calibri" w:cs="Arial"/>
                <w:sz w:val="28"/>
                <w:szCs w:val="36"/>
              </w:rPr>
              <w:sym w:font="Wingdings" w:char="F06F"/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 nie spełnia</w:t>
            </w:r>
          </w:p>
          <w:p w14:paraId="0107E43B" w14:textId="42677439" w:rsidR="00481CF3" w:rsidRPr="00481CF3" w:rsidRDefault="00481CF3" w:rsidP="00481CF3">
            <w:pPr>
              <w:jc w:val="both"/>
              <w:rPr>
                <w:rFonts w:ascii="Calibri" w:hAnsi="Calibri" w:cs="Arial"/>
                <w:sz w:val="18"/>
                <w:szCs w:val="22"/>
              </w:rPr>
            </w:pPr>
            <w:r>
              <w:rPr>
                <w:rFonts w:ascii="Calibri" w:hAnsi="Calibri" w:cs="Arial"/>
                <w:sz w:val="18"/>
                <w:szCs w:val="22"/>
              </w:rPr>
              <w:t>w</w:t>
            </w:r>
            <w:r w:rsidRPr="00481CF3">
              <w:rPr>
                <w:rFonts w:ascii="Calibri" w:hAnsi="Calibri" w:cs="Arial"/>
                <w:sz w:val="18"/>
                <w:szCs w:val="22"/>
              </w:rPr>
              <w:t>ymagania dotyczące szczepień ochronnych zgodnie z art. 2</w:t>
            </w:r>
            <w:r w:rsidR="00E265E9">
              <w:rPr>
                <w:rFonts w:ascii="Calibri" w:hAnsi="Calibri" w:cs="Arial"/>
                <w:sz w:val="18"/>
                <w:szCs w:val="22"/>
              </w:rPr>
              <w:t>4</w:t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 ust. 4 Statutu </w:t>
            </w:r>
            <w:r w:rsidR="00680170">
              <w:rPr>
                <w:rFonts w:ascii="Calibri" w:hAnsi="Calibri" w:cs="Arial"/>
                <w:sz w:val="18"/>
                <w:szCs w:val="22"/>
              </w:rPr>
              <w:t>Żłobka</w:t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 „Klembuś” </w:t>
            </w:r>
            <w:r w:rsidR="001F72DC">
              <w:rPr>
                <w:rFonts w:ascii="Calibri" w:hAnsi="Calibri" w:cs="Arial"/>
                <w:sz w:val="18"/>
                <w:szCs w:val="22"/>
              </w:rPr>
              <w:br/>
            </w:r>
            <w:r w:rsidRPr="00481CF3">
              <w:rPr>
                <w:rFonts w:ascii="Calibri" w:hAnsi="Calibri" w:cs="Arial"/>
                <w:sz w:val="18"/>
                <w:szCs w:val="22"/>
              </w:rPr>
              <w:t xml:space="preserve">w </w:t>
            </w:r>
            <w:r w:rsidR="00680170">
              <w:rPr>
                <w:rFonts w:ascii="Calibri" w:hAnsi="Calibri" w:cs="Arial"/>
                <w:sz w:val="18"/>
                <w:szCs w:val="22"/>
              </w:rPr>
              <w:t>Klembowie</w:t>
            </w:r>
          </w:p>
          <w:p w14:paraId="09B68D8A" w14:textId="4917F4C8" w:rsidR="00481CF3" w:rsidRPr="00481CF3" w:rsidRDefault="00481CF3" w:rsidP="00696C0B">
            <w:pPr>
              <w:jc w:val="both"/>
              <w:rPr>
                <w:rFonts w:ascii="Calibri" w:hAnsi="Calibri" w:cs="Arial"/>
                <w:sz w:val="18"/>
                <w:szCs w:val="22"/>
              </w:rPr>
            </w:pPr>
            <w:r w:rsidRPr="00481CF3">
              <w:rPr>
                <w:rFonts w:ascii="Calibri" w:hAnsi="Calibri" w:cs="Arial"/>
                <w:sz w:val="18"/>
                <w:szCs w:val="22"/>
              </w:rPr>
              <w:t xml:space="preserve">Podpis </w:t>
            </w:r>
            <w:r w:rsidR="00696C0B">
              <w:rPr>
                <w:rFonts w:ascii="Calibri" w:hAnsi="Calibri" w:cs="Arial"/>
                <w:sz w:val="18"/>
                <w:szCs w:val="22"/>
              </w:rPr>
              <w:t>uprawnionej osoby przyjmującej Kartę zgłoszenia</w:t>
            </w:r>
            <w:r w:rsidRPr="00481CF3">
              <w:rPr>
                <w:rFonts w:ascii="Calibri" w:hAnsi="Calibri" w:cs="Arial"/>
                <w:sz w:val="18"/>
                <w:szCs w:val="22"/>
              </w:rPr>
              <w:t>:</w:t>
            </w:r>
            <w:r>
              <w:rPr>
                <w:rFonts w:ascii="Calibri" w:hAnsi="Calibri" w:cs="Arial"/>
                <w:sz w:val="18"/>
                <w:szCs w:val="22"/>
              </w:rPr>
              <w:t xml:space="preserve"> ………………………………………………</w:t>
            </w:r>
          </w:p>
        </w:tc>
      </w:tr>
    </w:tbl>
    <w:p w14:paraId="437891E6" w14:textId="77777777" w:rsidR="00584CEA" w:rsidRDefault="005F5221" w:rsidP="00EA6BFC">
      <w:pPr>
        <w:pStyle w:val="Nagwek2"/>
        <w:numPr>
          <w:ilvl w:val="0"/>
          <w:numId w:val="0"/>
        </w:numPr>
        <w:tabs>
          <w:tab w:val="center" w:pos="5244"/>
        </w:tabs>
        <w:spacing w:before="0" w:after="0"/>
        <w:ind w:left="284"/>
        <w:rPr>
          <w:rFonts w:ascii="Calibri" w:hAnsi="Calibri"/>
        </w:rPr>
      </w:pPr>
      <w:r w:rsidRPr="00DD66E0">
        <w:rPr>
          <w:rFonts w:ascii="Calibri" w:hAnsi="Calibri"/>
        </w:rPr>
        <w:t>I.  Dane osobowe</w:t>
      </w:r>
      <w:r w:rsidRPr="00DD66E0">
        <w:rPr>
          <w:rFonts w:ascii="Calibri" w:hAnsi="Calibri"/>
          <w:color w:val="0000FF"/>
        </w:rPr>
        <w:t xml:space="preserve"> </w:t>
      </w:r>
      <w:r w:rsidRPr="00DD66E0">
        <w:rPr>
          <w:rFonts w:ascii="Calibri" w:hAnsi="Calibri"/>
        </w:rPr>
        <w:t>dziecka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567"/>
        <w:gridCol w:w="567"/>
        <w:gridCol w:w="142"/>
        <w:gridCol w:w="238"/>
        <w:gridCol w:w="471"/>
        <w:gridCol w:w="96"/>
        <w:gridCol w:w="567"/>
        <w:gridCol w:w="46"/>
        <w:gridCol w:w="206"/>
        <w:gridCol w:w="315"/>
        <w:gridCol w:w="161"/>
        <w:gridCol w:w="718"/>
        <w:gridCol w:w="23"/>
        <w:gridCol w:w="374"/>
        <w:gridCol w:w="322"/>
        <w:gridCol w:w="84"/>
        <w:gridCol w:w="635"/>
        <w:gridCol w:w="719"/>
        <w:gridCol w:w="718"/>
        <w:gridCol w:w="719"/>
        <w:gridCol w:w="676"/>
      </w:tblGrid>
      <w:tr w:rsidR="005F5221" w:rsidRPr="006F6FDC" w14:paraId="6395439C" w14:textId="77777777" w:rsidTr="0024084E">
        <w:trPr>
          <w:trHeight w:val="408"/>
          <w:jc w:val="center"/>
        </w:trPr>
        <w:tc>
          <w:tcPr>
            <w:tcW w:w="9493" w:type="dxa"/>
            <w:gridSpan w:val="22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DC2C1E4" w14:textId="60B58559" w:rsidR="005F5221" w:rsidRPr="00DD66E0" w:rsidRDefault="0092416C">
            <w:pPr>
              <w:pStyle w:val="Nagwek1"/>
              <w:rPr>
                <w:rFonts w:ascii="Calibri" w:hAnsi="Calibri"/>
              </w:rPr>
            </w:pPr>
            <w:r w:rsidRPr="00DD66E0">
              <w:rPr>
                <w:rFonts w:ascii="Calibri" w:hAnsi="Calibri"/>
              </w:rPr>
              <w:tab/>
            </w:r>
            <w:r w:rsidR="005F5221" w:rsidRPr="00DD66E0">
              <w:rPr>
                <w:rFonts w:ascii="Calibri" w:hAnsi="Calibri"/>
              </w:rPr>
              <w:t>Dane identyfikacyjne dziecka</w:t>
            </w:r>
          </w:p>
        </w:tc>
      </w:tr>
      <w:tr w:rsidR="0090385E" w:rsidRPr="006F6FDC" w14:paraId="6B9A8F69" w14:textId="77777777" w:rsidTr="0090385E">
        <w:trPr>
          <w:trHeight w:val="605"/>
          <w:jc w:val="center"/>
        </w:trPr>
        <w:tc>
          <w:tcPr>
            <w:tcW w:w="1696" w:type="dxa"/>
            <w:gridSpan w:val="2"/>
            <w:shd w:val="clear" w:color="auto" w:fill="F2F2F2"/>
            <w:vAlign w:val="center"/>
          </w:tcPr>
          <w:p w14:paraId="50D5F1D8" w14:textId="6B5AA552" w:rsidR="0090385E" w:rsidRPr="00DD66E0" w:rsidRDefault="000F6E5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Imi</w:t>
            </w:r>
            <w:r w:rsidR="00F51BE9">
              <w:rPr>
                <w:rFonts w:ascii="Calibri" w:hAnsi="Calibri" w:cs="Arial"/>
                <w:sz w:val="20"/>
              </w:rPr>
              <w:t>ę</w:t>
            </w:r>
          </w:p>
        </w:tc>
        <w:tc>
          <w:tcPr>
            <w:tcW w:w="7797" w:type="dxa"/>
            <w:gridSpan w:val="20"/>
            <w:tcBorders>
              <w:right w:val="single" w:sz="4" w:space="0" w:color="auto"/>
            </w:tcBorders>
            <w:vAlign w:val="center"/>
          </w:tcPr>
          <w:p w14:paraId="3AABCB14" w14:textId="25821E32" w:rsidR="0090385E" w:rsidRPr="00DC6766" w:rsidRDefault="00000000">
            <w:pPr>
              <w:rPr>
                <w:rFonts w:ascii="Calibri" w:hAnsi="Calibri" w:cs="Arial"/>
                <w:noProof/>
                <w:szCs w:val="32"/>
              </w:rPr>
            </w:pPr>
            <w:r>
              <w:rPr>
                <w:rFonts w:ascii="Calibri" w:hAnsi="Calibri" w:cs="Arial"/>
                <w:noProof/>
                <w:szCs w:val="32"/>
              </w:rPr>
              <w:pict w14:anchorId="1A71E7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3.25pt;height:23.25pt">
                  <v:imagedata r:id="rId12" o:title=""/>
                </v:shape>
              </w:pict>
            </w:r>
          </w:p>
        </w:tc>
      </w:tr>
      <w:tr w:rsidR="005F5221" w:rsidRPr="006F6FDC" w14:paraId="24E5E852" w14:textId="77777777" w:rsidTr="000F6E5C">
        <w:trPr>
          <w:trHeight w:val="557"/>
          <w:jc w:val="center"/>
        </w:trPr>
        <w:tc>
          <w:tcPr>
            <w:tcW w:w="1696" w:type="dxa"/>
            <w:gridSpan w:val="2"/>
            <w:shd w:val="clear" w:color="auto" w:fill="F2F2F2"/>
            <w:vAlign w:val="center"/>
          </w:tcPr>
          <w:p w14:paraId="3B237233" w14:textId="77777777" w:rsidR="005F5221" w:rsidRPr="00DD66E0" w:rsidRDefault="005F5221">
            <w:pPr>
              <w:rPr>
                <w:rFonts w:ascii="Calibri" w:hAnsi="Calibri" w:cs="Arial"/>
                <w:sz w:val="20"/>
              </w:rPr>
            </w:pPr>
            <w:r w:rsidRPr="00DD66E0">
              <w:rPr>
                <w:rFonts w:ascii="Calibri" w:hAnsi="Calibri" w:cs="Arial"/>
                <w:sz w:val="20"/>
              </w:rPr>
              <w:t>Nazwisko</w:t>
            </w:r>
          </w:p>
        </w:tc>
        <w:tc>
          <w:tcPr>
            <w:tcW w:w="7797" w:type="dxa"/>
            <w:gridSpan w:val="20"/>
            <w:tcBorders>
              <w:right w:val="single" w:sz="4" w:space="0" w:color="auto"/>
            </w:tcBorders>
            <w:vAlign w:val="center"/>
          </w:tcPr>
          <w:p w14:paraId="59E0ECB6" w14:textId="7E826F67" w:rsidR="005F5221" w:rsidRPr="00DD66E0" w:rsidRDefault="0000000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27EA0FFD">
                <v:shape id="_x0000_i1026" type="#_x0000_t75" style="width:381.75pt;height:21pt">
                  <v:imagedata r:id="rId13" o:title=""/>
                </v:shape>
              </w:pict>
            </w:r>
          </w:p>
        </w:tc>
      </w:tr>
      <w:tr w:rsidR="00D10DC8" w:rsidRPr="006F6FDC" w14:paraId="4C023E44" w14:textId="77777777" w:rsidTr="00481CF3">
        <w:trPr>
          <w:trHeight w:val="710"/>
          <w:jc w:val="center"/>
        </w:trPr>
        <w:tc>
          <w:tcPr>
            <w:tcW w:w="1696" w:type="dxa"/>
            <w:gridSpan w:val="2"/>
            <w:vMerge w:val="restart"/>
            <w:shd w:val="clear" w:color="auto" w:fill="F2F2F2"/>
            <w:vAlign w:val="center"/>
          </w:tcPr>
          <w:p w14:paraId="230E6257" w14:textId="1C8E0D8E" w:rsidR="00D10DC8" w:rsidRPr="00DD66E0" w:rsidRDefault="00D10DC8" w:rsidP="003F5DE6">
            <w:pPr>
              <w:spacing w:before="24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Numer </w:t>
            </w:r>
            <w:r w:rsidRPr="00DD66E0">
              <w:rPr>
                <w:rFonts w:ascii="Calibri" w:hAnsi="Calibri" w:cs="Arial"/>
                <w:b/>
                <w:sz w:val="20"/>
              </w:rPr>
              <w:t>PESEL</w:t>
            </w:r>
            <w:r>
              <w:rPr>
                <w:rFonts w:ascii="Calibri" w:hAnsi="Calibri" w:cs="Arial"/>
                <w:b/>
                <w:sz w:val="20"/>
              </w:rPr>
              <w:t xml:space="preserve">* </w:t>
            </w:r>
            <w:r w:rsidRPr="00DD66E0">
              <w:rPr>
                <w:rFonts w:ascii="Calibri" w:hAnsi="Calibri" w:cs="Arial"/>
                <w:b/>
                <w:sz w:val="20"/>
              </w:rPr>
              <w:br/>
            </w:r>
          </w:p>
        </w:tc>
        <w:tc>
          <w:tcPr>
            <w:tcW w:w="709" w:type="dxa"/>
            <w:gridSpan w:val="2"/>
            <w:tcBorders>
              <w:bottom w:val="single" w:sz="2" w:space="0" w:color="auto"/>
            </w:tcBorders>
          </w:tcPr>
          <w:p w14:paraId="79DF6131" w14:textId="00E4B46E" w:rsidR="00D10DC8" w:rsidRPr="003F5DE6" w:rsidRDefault="00000000" w:rsidP="0024084E">
            <w:pPr>
              <w:spacing w:before="240"/>
              <w:ind w:left="-16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pict w14:anchorId="7E7DD4D4">
                <v:shape id="_x0000_i1027" type="#_x0000_t75" style="width:18pt;height:18pt">
                  <v:imagedata r:id="rId14" o:title=""/>
                </v:shape>
              </w:pict>
            </w:r>
          </w:p>
        </w:tc>
        <w:tc>
          <w:tcPr>
            <w:tcW w:w="709" w:type="dxa"/>
            <w:gridSpan w:val="2"/>
          </w:tcPr>
          <w:p w14:paraId="09A0A0D8" w14:textId="1A79E980" w:rsidR="00D10DC8" w:rsidRPr="00DD66E0" w:rsidRDefault="00000000" w:rsidP="00937ACE">
            <w:pPr>
              <w:spacing w:before="240"/>
              <w:ind w:left="-161" w:right="-107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20752E90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709" w:type="dxa"/>
            <w:gridSpan w:val="3"/>
          </w:tcPr>
          <w:p w14:paraId="724744AC" w14:textId="53351F06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147D3FB9">
                <v:shape id="_x0000_i1029" type="#_x0000_t75" style="width:18pt;height:18pt">
                  <v:imagedata r:id="rId14" o:title=""/>
                </v:shape>
              </w:pict>
            </w:r>
          </w:p>
        </w:tc>
        <w:tc>
          <w:tcPr>
            <w:tcW w:w="682" w:type="dxa"/>
            <w:gridSpan w:val="3"/>
          </w:tcPr>
          <w:p w14:paraId="33228241" w14:textId="22BCA4A2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5B4D21C0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718" w:type="dxa"/>
          </w:tcPr>
          <w:p w14:paraId="4DEBD68C" w14:textId="04C00977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7A19675F">
                <v:shape id="_x0000_i1031" type="#_x0000_t75" style="width:18pt;height:18pt">
                  <v:imagedata r:id="rId14" o:title=""/>
                </v:shape>
              </w:pict>
            </w:r>
          </w:p>
        </w:tc>
        <w:tc>
          <w:tcPr>
            <w:tcW w:w="719" w:type="dxa"/>
            <w:gridSpan w:val="3"/>
          </w:tcPr>
          <w:p w14:paraId="6B929804" w14:textId="130A5FFD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2F52EEFF">
                <v:shape id="_x0000_i1032" type="#_x0000_t75" style="width:18pt;height:18pt">
                  <v:imagedata r:id="rId14" o:title=""/>
                </v:shape>
              </w:pict>
            </w:r>
          </w:p>
        </w:tc>
        <w:tc>
          <w:tcPr>
            <w:tcW w:w="719" w:type="dxa"/>
            <w:gridSpan w:val="2"/>
          </w:tcPr>
          <w:p w14:paraId="71DEC584" w14:textId="09B8242B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4C2E8FB6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719" w:type="dxa"/>
          </w:tcPr>
          <w:p w14:paraId="0A4C40BB" w14:textId="2D6290E1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59AF7AB5">
                <v:shape id="_x0000_i1034" type="#_x0000_t75" style="width:18pt;height:18pt">
                  <v:imagedata r:id="rId14" o:title=""/>
                </v:shape>
              </w:pict>
            </w:r>
          </w:p>
        </w:tc>
        <w:tc>
          <w:tcPr>
            <w:tcW w:w="718" w:type="dxa"/>
          </w:tcPr>
          <w:p w14:paraId="2A5C0F71" w14:textId="6BA1CB71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48F19B51">
                <v:shape id="_x0000_i1035" type="#_x0000_t75" style="width:18pt;height:18pt">
                  <v:imagedata r:id="rId14" o:title=""/>
                </v:shape>
              </w:pict>
            </w:r>
          </w:p>
        </w:tc>
        <w:tc>
          <w:tcPr>
            <w:tcW w:w="719" w:type="dxa"/>
          </w:tcPr>
          <w:p w14:paraId="28C91CCC" w14:textId="50FE86D9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74DC1744">
                <v:shape id="_x0000_i1036" type="#_x0000_t75" style="width:18pt;height:18pt">
                  <v:imagedata r:id="rId14" o:title=""/>
                </v:shape>
              </w:pict>
            </w:r>
          </w:p>
        </w:tc>
        <w:tc>
          <w:tcPr>
            <w:tcW w:w="676" w:type="dxa"/>
            <w:tcBorders>
              <w:right w:val="single" w:sz="4" w:space="0" w:color="auto"/>
            </w:tcBorders>
          </w:tcPr>
          <w:p w14:paraId="4662812C" w14:textId="351E047E" w:rsidR="00D10DC8" w:rsidRPr="00DD66E0" w:rsidRDefault="00000000" w:rsidP="003F5DE6">
            <w:pPr>
              <w:spacing w:before="240"/>
              <w:jc w:val="center"/>
              <w:rPr>
                <w:rFonts w:ascii="Calibri" w:hAnsi="Calibri" w:cs="Arial"/>
                <w:b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5BF9B097">
                <v:shape id="_x0000_i1037" type="#_x0000_t75" style="width:18pt;height:18pt">
                  <v:imagedata r:id="rId14" o:title=""/>
                </v:shape>
              </w:pict>
            </w:r>
          </w:p>
        </w:tc>
      </w:tr>
      <w:tr w:rsidR="00D10DC8" w:rsidRPr="006F6FDC" w14:paraId="09832810" w14:textId="77777777" w:rsidTr="00D10DC8">
        <w:trPr>
          <w:trHeight w:val="665"/>
          <w:jc w:val="center"/>
        </w:trPr>
        <w:tc>
          <w:tcPr>
            <w:tcW w:w="1696" w:type="dxa"/>
            <w:gridSpan w:val="2"/>
            <w:vMerge/>
            <w:shd w:val="clear" w:color="auto" w:fill="F2F2F2"/>
            <w:vAlign w:val="center"/>
          </w:tcPr>
          <w:p w14:paraId="62D046B9" w14:textId="77777777" w:rsidR="00D10DC8" w:rsidRDefault="00D10DC8" w:rsidP="003F5DE6">
            <w:pPr>
              <w:spacing w:before="240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797" w:type="dxa"/>
            <w:gridSpan w:val="20"/>
            <w:tcBorders>
              <w:bottom w:val="single" w:sz="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28C09" w14:textId="7E00306A" w:rsidR="00D10DC8" w:rsidRPr="00D10DC8" w:rsidRDefault="00D10DC8" w:rsidP="00D10DC8">
            <w:pPr>
              <w:rPr>
                <w:rFonts w:asciiTheme="minorHAnsi" w:hAnsiTheme="minorHAnsi" w:cstheme="minorHAnsi"/>
                <w:sz w:val="20"/>
              </w:rPr>
            </w:pPr>
            <w:r w:rsidRPr="002D197E">
              <w:rPr>
                <w:rFonts w:asciiTheme="minorHAnsi" w:hAnsiTheme="minorHAnsi" w:cstheme="minorHAnsi"/>
                <w:bCs/>
                <w:sz w:val="18"/>
                <w:szCs w:val="22"/>
              </w:rPr>
              <w:t>* Uwaga! W przypadku braku numeru PESEL, należy wpisać serię i numer dokumentu potwierdzającego tożsamość.</w:t>
            </w:r>
          </w:p>
        </w:tc>
      </w:tr>
      <w:tr w:rsidR="00374A5E" w:rsidRPr="006F6FDC" w14:paraId="7D56A8F3" w14:textId="77777777" w:rsidTr="0024084E">
        <w:trPr>
          <w:trHeight w:val="472"/>
          <w:jc w:val="center"/>
        </w:trPr>
        <w:tc>
          <w:tcPr>
            <w:tcW w:w="1696" w:type="dxa"/>
            <w:gridSpan w:val="2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0D1B82E9" w14:textId="6610B921" w:rsidR="00374A5E" w:rsidRPr="00DD66E0" w:rsidRDefault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</w:t>
            </w:r>
            <w:r w:rsidR="00374A5E" w:rsidRPr="00DD66E0">
              <w:rPr>
                <w:rFonts w:ascii="Calibri" w:hAnsi="Calibri" w:cs="Arial"/>
                <w:sz w:val="20"/>
              </w:rPr>
              <w:t>ata urodzenia</w:t>
            </w:r>
          </w:p>
        </w:tc>
        <w:tc>
          <w:tcPr>
            <w:tcW w:w="233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D560E9" w14:textId="78E0E50A" w:rsidR="00374A5E" w:rsidRPr="00DD66E0" w:rsidRDefault="00374A5E" w:rsidP="006E604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d</w:t>
            </w:r>
            <w:r w:rsidRPr="00DD66E0">
              <w:rPr>
                <w:rFonts w:ascii="Calibri" w:hAnsi="Calibri" w:cs="Arial"/>
                <w:sz w:val="16"/>
                <w:szCs w:val="16"/>
              </w:rPr>
              <w:t>zień</w:t>
            </w:r>
            <w:r>
              <w:rPr>
                <w:rFonts w:ascii="Calibri" w:hAnsi="Calibri" w:cs="Arial"/>
                <w:sz w:val="16"/>
                <w:szCs w:val="16"/>
              </w:rPr>
              <w:t xml:space="preserve">:  </w:t>
            </w:r>
            <w:r w:rsidR="00000000">
              <w:rPr>
                <w:rFonts w:ascii="Calibri" w:hAnsi="Calibri" w:cs="Arial"/>
                <w:sz w:val="16"/>
                <w:szCs w:val="16"/>
              </w:rPr>
              <w:pict w14:anchorId="2F8CAFAF">
                <v:shape id="_x0000_i1038" type="#_x0000_t75" style="width:1in;height:18pt">
                  <v:imagedata r:id="rId15" o:title=""/>
                </v:shape>
              </w:pict>
            </w:r>
          </w:p>
        </w:tc>
        <w:tc>
          <w:tcPr>
            <w:tcW w:w="199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86FFE5" w14:textId="3CB5DA5E" w:rsidR="00374A5E" w:rsidRPr="00DD66E0" w:rsidRDefault="00374A5E" w:rsidP="006E604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m</w:t>
            </w:r>
            <w:r w:rsidRPr="00DD66E0">
              <w:rPr>
                <w:rFonts w:ascii="Calibri" w:hAnsi="Calibri" w:cs="Arial"/>
                <w:sz w:val="16"/>
                <w:szCs w:val="16"/>
              </w:rPr>
              <w:t>iesiąc</w:t>
            </w:r>
            <w:r>
              <w:rPr>
                <w:rFonts w:ascii="Calibri" w:hAnsi="Calibri" w:cs="Arial"/>
                <w:sz w:val="16"/>
                <w:szCs w:val="16"/>
              </w:rPr>
              <w:t xml:space="preserve">:  </w:t>
            </w:r>
            <w:r w:rsidR="00000000">
              <w:rPr>
                <w:rFonts w:ascii="Calibri" w:hAnsi="Calibri" w:cs="Arial"/>
                <w:sz w:val="16"/>
                <w:szCs w:val="16"/>
              </w:rPr>
              <w:pict w14:anchorId="63C604BB">
                <v:shape id="_x0000_i1039" type="#_x0000_t75" style="width:50.25pt;height:18pt">
                  <v:imagedata r:id="rId16" o:title=""/>
                </v:shape>
              </w:pict>
            </w:r>
          </w:p>
        </w:tc>
        <w:tc>
          <w:tcPr>
            <w:tcW w:w="34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BD89A7" w14:textId="6F7A9433" w:rsidR="00374A5E" w:rsidRPr="00DD66E0" w:rsidRDefault="00374A5E" w:rsidP="006E604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r</w:t>
            </w:r>
            <w:r w:rsidRPr="00DD66E0">
              <w:rPr>
                <w:rFonts w:ascii="Calibri" w:hAnsi="Calibri" w:cs="Arial"/>
                <w:sz w:val="16"/>
                <w:szCs w:val="16"/>
              </w:rPr>
              <w:t>ok</w:t>
            </w:r>
            <w:r>
              <w:rPr>
                <w:rFonts w:ascii="Calibri" w:hAnsi="Calibri" w:cs="Arial"/>
                <w:sz w:val="16"/>
                <w:szCs w:val="16"/>
              </w:rPr>
              <w:t xml:space="preserve">:  </w:t>
            </w:r>
            <w:r w:rsidR="00000000">
              <w:rPr>
                <w:rFonts w:ascii="Calibri" w:hAnsi="Calibri" w:cs="Arial"/>
                <w:sz w:val="16"/>
                <w:szCs w:val="16"/>
              </w:rPr>
              <w:pict w14:anchorId="47385BEE">
                <v:shape id="_x0000_i1040" type="#_x0000_t75" style="width:1in;height:18pt">
                  <v:imagedata r:id="rId15" o:title=""/>
                </v:shape>
              </w:pict>
            </w:r>
          </w:p>
        </w:tc>
      </w:tr>
      <w:tr w:rsidR="001B0099" w:rsidRPr="006F6FDC" w14:paraId="666FF953" w14:textId="77777777" w:rsidTr="009878DE">
        <w:trPr>
          <w:trHeight w:val="472"/>
          <w:jc w:val="center"/>
        </w:trPr>
        <w:tc>
          <w:tcPr>
            <w:tcW w:w="1696" w:type="dxa"/>
            <w:gridSpan w:val="2"/>
            <w:tcBorders>
              <w:right w:val="single" w:sz="2" w:space="0" w:color="auto"/>
            </w:tcBorders>
            <w:shd w:val="clear" w:color="auto" w:fill="F2F2F2"/>
            <w:vAlign w:val="center"/>
          </w:tcPr>
          <w:p w14:paraId="4CA9F138" w14:textId="6DE40735" w:rsidR="001B0099" w:rsidRPr="00DD66E0" w:rsidRDefault="001B0099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Obywatelstwo </w:t>
            </w:r>
          </w:p>
        </w:tc>
        <w:tc>
          <w:tcPr>
            <w:tcW w:w="7797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495B4" w14:textId="2563E92A" w:rsidR="001B0099" w:rsidRDefault="00000000" w:rsidP="001B009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267B9F12">
                <v:shape id="_x0000_i1041" type="#_x0000_t75" style="width:381.75pt;height:21pt">
                  <v:imagedata r:id="rId13" o:title=""/>
                </v:shape>
              </w:pict>
            </w:r>
          </w:p>
        </w:tc>
      </w:tr>
      <w:tr w:rsidR="001B0099" w:rsidRPr="006F6FDC" w14:paraId="0DB280EB" w14:textId="77777777" w:rsidTr="0024084E">
        <w:trPr>
          <w:trHeight w:hRule="exact" w:val="441"/>
          <w:jc w:val="center"/>
        </w:trPr>
        <w:tc>
          <w:tcPr>
            <w:tcW w:w="9493" w:type="dxa"/>
            <w:gridSpan w:val="22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9C77F4" w14:textId="77777777" w:rsidR="001B0099" w:rsidRPr="00DD66E0" w:rsidRDefault="001B0099" w:rsidP="001B0099">
            <w:pPr>
              <w:jc w:val="center"/>
              <w:rPr>
                <w:rFonts w:ascii="Calibri" w:hAnsi="Calibri" w:cs="Arial"/>
                <w:b/>
                <w:bCs/>
                <w:sz w:val="20"/>
              </w:rPr>
            </w:pPr>
            <w:r w:rsidRPr="00DD66E0">
              <w:rPr>
                <w:rFonts w:ascii="Calibri" w:hAnsi="Calibri" w:cs="Arial"/>
                <w:b/>
                <w:bCs/>
                <w:sz w:val="20"/>
              </w:rPr>
              <w:t>Adres zamieszkania dziecka</w:t>
            </w:r>
          </w:p>
        </w:tc>
      </w:tr>
      <w:tr w:rsidR="001B0099" w:rsidRPr="006F6FDC" w14:paraId="54FA3F33" w14:textId="77777777" w:rsidTr="00D10DC8">
        <w:trPr>
          <w:trHeight w:hRule="exact" w:val="546"/>
          <w:jc w:val="center"/>
        </w:trPr>
        <w:tc>
          <w:tcPr>
            <w:tcW w:w="1129" w:type="dxa"/>
            <w:shd w:val="clear" w:color="auto" w:fill="F2F2F2"/>
            <w:vAlign w:val="center"/>
          </w:tcPr>
          <w:p w14:paraId="14087078" w14:textId="4E7AFCC1" w:rsidR="001B0099" w:rsidRPr="00DD66E0" w:rsidRDefault="001B0099" w:rsidP="001B0099">
            <w:pPr>
              <w:jc w:val="right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K</w:t>
            </w:r>
            <w:r w:rsidRPr="00DD66E0">
              <w:rPr>
                <w:rFonts w:ascii="Calibri" w:hAnsi="Calibri" w:cs="Arial"/>
                <w:sz w:val="20"/>
              </w:rPr>
              <w:t>od pocztowy:</w:t>
            </w:r>
          </w:p>
        </w:tc>
        <w:tc>
          <w:tcPr>
            <w:tcW w:w="567" w:type="dxa"/>
            <w:vAlign w:val="center"/>
          </w:tcPr>
          <w:p w14:paraId="52C37181" w14:textId="52989FD3" w:rsidR="001B0099" w:rsidRDefault="00000000" w:rsidP="001B009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pict w14:anchorId="404DED9E">
                <v:shape id="_x0000_i1042" type="#_x0000_t75" style="width:18pt;height:18pt">
                  <v:imagedata r:id="rId14" o:title=""/>
                </v:shape>
              </w:pict>
            </w:r>
          </w:p>
        </w:tc>
        <w:tc>
          <w:tcPr>
            <w:tcW w:w="567" w:type="dxa"/>
            <w:vAlign w:val="center"/>
          </w:tcPr>
          <w:p w14:paraId="0C93E834" w14:textId="4A79E88E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4E993212">
                <v:shape id="_x0000_i1043" type="#_x0000_t75" style="width:18.75pt;height:18pt">
                  <v:imagedata r:id="rId17" o:title=""/>
                </v:shape>
              </w:pict>
            </w:r>
          </w:p>
        </w:tc>
        <w:tc>
          <w:tcPr>
            <w:tcW w:w="380" w:type="dxa"/>
            <w:gridSpan w:val="2"/>
            <w:vAlign w:val="center"/>
          </w:tcPr>
          <w:p w14:paraId="213FD744" w14:textId="77777777" w:rsidR="001B0099" w:rsidRPr="00DD66E0" w:rsidRDefault="001B0099" w:rsidP="001B0099">
            <w:pPr>
              <w:jc w:val="center"/>
              <w:rPr>
                <w:rFonts w:ascii="Calibri" w:hAnsi="Calibri" w:cs="Arial"/>
                <w:sz w:val="20"/>
              </w:rPr>
            </w:pPr>
            <w:r w:rsidRPr="00DD66E0">
              <w:rPr>
                <w:rFonts w:ascii="Calibri" w:hAnsi="Calibri" w:cs="Arial"/>
                <w:sz w:val="20"/>
              </w:rPr>
              <w:t>-</w:t>
            </w:r>
          </w:p>
        </w:tc>
        <w:tc>
          <w:tcPr>
            <w:tcW w:w="567" w:type="dxa"/>
            <w:gridSpan w:val="2"/>
            <w:vAlign w:val="center"/>
          </w:tcPr>
          <w:p w14:paraId="293208A9" w14:textId="240E6125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6622AAE9">
                <v:shape id="_x0000_i1044" type="#_x0000_t75" style="width:18pt;height:18pt">
                  <v:imagedata r:id="rId18" o:title=""/>
                </v:shape>
              </w:pict>
            </w:r>
          </w:p>
        </w:tc>
        <w:tc>
          <w:tcPr>
            <w:tcW w:w="567" w:type="dxa"/>
            <w:vAlign w:val="center"/>
          </w:tcPr>
          <w:p w14:paraId="7C3FEDAD" w14:textId="42692037" w:rsidR="001B0099" w:rsidRDefault="00000000" w:rsidP="001B009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pict w14:anchorId="3BC2F657">
                <v:shape id="_x0000_i1045" type="#_x0000_t75" style="width:18pt;height:18pt">
                  <v:imagedata r:id="rId18" o:title=""/>
                </v:shape>
              </w:pict>
            </w:r>
          </w:p>
        </w:tc>
        <w:tc>
          <w:tcPr>
            <w:tcW w:w="567" w:type="dxa"/>
            <w:gridSpan w:val="3"/>
            <w:vAlign w:val="center"/>
          </w:tcPr>
          <w:p w14:paraId="7F82F905" w14:textId="48768DE2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pict w14:anchorId="5B03ACB2">
                <v:shape id="_x0000_i1046" type="#_x0000_t75" style="width:18pt;height:18pt">
                  <v:imagedata r:id="rId14" o:title=""/>
                </v:shape>
              </w:pict>
            </w:r>
          </w:p>
        </w:tc>
        <w:tc>
          <w:tcPr>
            <w:tcW w:w="902" w:type="dxa"/>
            <w:gridSpan w:val="3"/>
            <w:shd w:val="clear" w:color="auto" w:fill="F2F2F2"/>
            <w:vAlign w:val="center"/>
          </w:tcPr>
          <w:p w14:paraId="0FA2C930" w14:textId="1C63BE2D" w:rsidR="001B0099" w:rsidRPr="00DD66E0" w:rsidRDefault="001B0099" w:rsidP="001B0099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M</w:t>
            </w:r>
            <w:r w:rsidRPr="00DD66E0">
              <w:rPr>
                <w:rFonts w:ascii="Calibri" w:hAnsi="Calibri" w:cs="Arial"/>
                <w:sz w:val="20"/>
              </w:rPr>
              <w:t>iejsco</w:t>
            </w:r>
            <w:r>
              <w:rPr>
                <w:rFonts w:ascii="Calibri" w:hAnsi="Calibri" w:cs="Arial"/>
                <w:sz w:val="20"/>
              </w:rPr>
              <w:t>-</w:t>
            </w:r>
            <w:r w:rsidRPr="00DD66E0">
              <w:rPr>
                <w:rFonts w:ascii="Calibri" w:hAnsi="Calibri" w:cs="Arial"/>
                <w:sz w:val="20"/>
              </w:rPr>
              <w:t>wość:</w:t>
            </w:r>
          </w:p>
        </w:tc>
        <w:tc>
          <w:tcPr>
            <w:tcW w:w="4247" w:type="dxa"/>
            <w:gridSpan w:val="8"/>
            <w:tcBorders>
              <w:right w:val="single" w:sz="4" w:space="0" w:color="auto"/>
            </w:tcBorders>
            <w:vAlign w:val="center"/>
          </w:tcPr>
          <w:p w14:paraId="730D015D" w14:textId="614B5F2A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58ADA478">
                <v:shape id="_x0000_i1047" type="#_x0000_t75" style="width:204pt;height:18.75pt">
                  <v:imagedata r:id="rId19" o:title=""/>
                </v:shape>
              </w:pict>
            </w:r>
          </w:p>
        </w:tc>
      </w:tr>
      <w:tr w:rsidR="001B0099" w:rsidRPr="006F6FDC" w14:paraId="6B2A291F" w14:textId="77777777" w:rsidTr="0024084E">
        <w:trPr>
          <w:trHeight w:hRule="exact" w:val="563"/>
          <w:jc w:val="center"/>
        </w:trPr>
        <w:tc>
          <w:tcPr>
            <w:tcW w:w="1129" w:type="dxa"/>
            <w:shd w:val="clear" w:color="auto" w:fill="F2F2F2"/>
            <w:vAlign w:val="center"/>
          </w:tcPr>
          <w:p w14:paraId="1F576F75" w14:textId="1980031A" w:rsidR="001B0099" w:rsidRPr="00DD66E0" w:rsidRDefault="001B0099" w:rsidP="001B0099">
            <w:pPr>
              <w:jc w:val="right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U</w:t>
            </w:r>
            <w:r w:rsidRPr="00DD66E0">
              <w:rPr>
                <w:rFonts w:ascii="Calibri" w:hAnsi="Calibri" w:cs="Arial"/>
                <w:sz w:val="20"/>
              </w:rPr>
              <w:t>lica:</w:t>
            </w:r>
          </w:p>
        </w:tc>
        <w:tc>
          <w:tcPr>
            <w:tcW w:w="8364" w:type="dxa"/>
            <w:gridSpan w:val="21"/>
            <w:tcBorders>
              <w:right w:val="single" w:sz="4" w:space="0" w:color="auto"/>
            </w:tcBorders>
            <w:vAlign w:val="center"/>
          </w:tcPr>
          <w:p w14:paraId="785B8C81" w14:textId="723FF455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188B8370">
                <v:shape id="_x0000_i1048" type="#_x0000_t75" style="width:411pt;height:20.25pt">
                  <v:imagedata r:id="rId20" o:title=""/>
                </v:shape>
              </w:pict>
            </w:r>
          </w:p>
        </w:tc>
      </w:tr>
      <w:tr w:rsidR="001B0099" w:rsidRPr="006F6FDC" w14:paraId="4997513B" w14:textId="77777777" w:rsidTr="0024084E">
        <w:trPr>
          <w:trHeight w:hRule="exact" w:val="555"/>
          <w:jc w:val="center"/>
        </w:trPr>
        <w:tc>
          <w:tcPr>
            <w:tcW w:w="1129" w:type="dxa"/>
            <w:shd w:val="clear" w:color="auto" w:fill="F2F2F2"/>
            <w:vAlign w:val="center"/>
          </w:tcPr>
          <w:p w14:paraId="4B7878A1" w14:textId="2DF08658" w:rsidR="001B0099" w:rsidRPr="00DD66E0" w:rsidRDefault="001B0099" w:rsidP="001B0099">
            <w:pPr>
              <w:jc w:val="right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</w:t>
            </w:r>
            <w:r w:rsidRPr="00DD66E0">
              <w:rPr>
                <w:rFonts w:ascii="Calibri" w:hAnsi="Calibri" w:cs="Arial"/>
                <w:sz w:val="20"/>
              </w:rPr>
              <w:t>r domu:</w:t>
            </w:r>
          </w:p>
        </w:tc>
        <w:tc>
          <w:tcPr>
            <w:tcW w:w="3215" w:type="dxa"/>
            <w:gridSpan w:val="10"/>
            <w:vAlign w:val="center"/>
          </w:tcPr>
          <w:p w14:paraId="67B8A7C1" w14:textId="575ABD51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3B3E0C1F">
                <v:shape id="_x0000_i1049" type="#_x0000_t75" style="width:123.75pt;height:21pt">
                  <v:imagedata r:id="rId21" o:title=""/>
                </v:shape>
              </w:pict>
            </w:r>
          </w:p>
        </w:tc>
        <w:tc>
          <w:tcPr>
            <w:tcW w:w="1276" w:type="dxa"/>
            <w:gridSpan w:val="4"/>
            <w:shd w:val="clear" w:color="auto" w:fill="F2F2F2"/>
            <w:vAlign w:val="center"/>
          </w:tcPr>
          <w:p w14:paraId="32088D34" w14:textId="03DAC85B" w:rsidR="001B0099" w:rsidRPr="00DD66E0" w:rsidRDefault="001B0099" w:rsidP="001B0099">
            <w:pPr>
              <w:jc w:val="right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N</w:t>
            </w:r>
            <w:r w:rsidRPr="00DD66E0">
              <w:rPr>
                <w:rFonts w:ascii="Calibri" w:hAnsi="Calibri" w:cs="Arial"/>
                <w:sz w:val="20"/>
              </w:rPr>
              <w:t>r mieszkania:</w:t>
            </w:r>
          </w:p>
        </w:tc>
        <w:tc>
          <w:tcPr>
            <w:tcW w:w="3873" w:type="dxa"/>
            <w:gridSpan w:val="7"/>
            <w:tcBorders>
              <w:right w:val="single" w:sz="4" w:space="0" w:color="auto"/>
            </w:tcBorders>
            <w:vAlign w:val="center"/>
          </w:tcPr>
          <w:p w14:paraId="0D1DC18F" w14:textId="609CB57C" w:rsidR="001B0099" w:rsidRPr="00DD66E0" w:rsidRDefault="00000000" w:rsidP="001B009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5663D016">
                <v:shape id="_x0000_i1050" type="#_x0000_t75" style="width:128.25pt;height:20.25pt">
                  <v:imagedata r:id="rId22" o:title=""/>
                </v:shape>
              </w:pict>
            </w:r>
          </w:p>
        </w:tc>
      </w:tr>
    </w:tbl>
    <w:p w14:paraId="404ABC24" w14:textId="77777777" w:rsidR="003852A2" w:rsidRDefault="003852A2" w:rsidP="00EA6BFC">
      <w:pPr>
        <w:pStyle w:val="Legenda"/>
        <w:spacing w:before="0" w:after="0"/>
        <w:ind w:left="284" w:firstLine="0"/>
        <w:rPr>
          <w:rFonts w:ascii="Calibri" w:hAnsi="Calibri"/>
          <w:sz w:val="24"/>
        </w:rPr>
      </w:pPr>
      <w:r w:rsidRPr="00DD66E0">
        <w:rPr>
          <w:rFonts w:ascii="Calibri" w:hAnsi="Calibri"/>
          <w:sz w:val="24"/>
        </w:rPr>
        <w:t>II.  Dane osobowe rodziców lub opiekunów prawnych</w:t>
      </w:r>
      <w:r>
        <w:rPr>
          <w:rFonts w:ascii="Calibri" w:hAnsi="Calibri"/>
          <w:sz w:val="24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298"/>
        <w:gridCol w:w="3116"/>
      </w:tblGrid>
      <w:tr w:rsidR="003852A2" w:rsidRPr="006F6FDC" w14:paraId="4C90F887" w14:textId="77777777" w:rsidTr="00DF4405">
        <w:trPr>
          <w:trHeight w:val="340"/>
          <w:jc w:val="center"/>
        </w:trPr>
        <w:tc>
          <w:tcPr>
            <w:tcW w:w="3119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12026519" w14:textId="77777777" w:rsidR="003852A2" w:rsidRPr="00DD66E0" w:rsidRDefault="003852A2" w:rsidP="00842A2F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329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14:paraId="00ED255C" w14:textId="77777777" w:rsidR="003852A2" w:rsidRPr="00DD66E0" w:rsidRDefault="003852A2" w:rsidP="00842A2F">
            <w:pPr>
              <w:jc w:val="center"/>
              <w:rPr>
                <w:rFonts w:ascii="Calibri" w:hAnsi="Calibri" w:cs="Arial"/>
                <w:b/>
                <w:bCs/>
                <w:sz w:val="20"/>
              </w:rPr>
            </w:pPr>
            <w:r w:rsidRPr="00DD66E0">
              <w:rPr>
                <w:rFonts w:ascii="Calibri" w:hAnsi="Calibri" w:cs="Arial"/>
                <w:b/>
                <w:bCs/>
                <w:sz w:val="20"/>
              </w:rPr>
              <w:t>matka (opiekun prawny)</w:t>
            </w:r>
          </w:p>
        </w:tc>
        <w:tc>
          <w:tcPr>
            <w:tcW w:w="3116" w:type="dxa"/>
            <w:tcBorders>
              <w:left w:val="single" w:sz="12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24BEF385" w14:textId="77777777" w:rsidR="003852A2" w:rsidRPr="00DD66E0" w:rsidRDefault="003852A2" w:rsidP="00842A2F">
            <w:pPr>
              <w:jc w:val="center"/>
              <w:rPr>
                <w:rFonts w:ascii="Calibri" w:hAnsi="Calibri" w:cs="Arial"/>
                <w:b/>
                <w:bCs/>
                <w:sz w:val="20"/>
              </w:rPr>
            </w:pPr>
            <w:r w:rsidRPr="00DD66E0">
              <w:rPr>
                <w:rFonts w:ascii="Calibri" w:hAnsi="Calibri" w:cs="Arial"/>
                <w:b/>
                <w:bCs/>
                <w:sz w:val="20"/>
              </w:rPr>
              <w:t>ojciec (opiekun prawny)</w:t>
            </w:r>
          </w:p>
        </w:tc>
      </w:tr>
      <w:tr w:rsidR="00EA6BFC" w:rsidRPr="006F6FDC" w14:paraId="6A4156D6" w14:textId="77777777" w:rsidTr="00EA6BFC">
        <w:trPr>
          <w:trHeight w:hRule="exact" w:val="441"/>
          <w:jc w:val="center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09B35C2" w14:textId="3AB3F3C1" w:rsidR="00EA6BFC" w:rsidRPr="00DD66E0" w:rsidRDefault="00EA6BFC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</w:t>
            </w:r>
            <w:r w:rsidRPr="00DD66E0">
              <w:rPr>
                <w:rFonts w:ascii="Calibri" w:hAnsi="Calibri" w:cs="Arial"/>
                <w:sz w:val="20"/>
              </w:rPr>
              <w:t>mię i nazwisko</w:t>
            </w:r>
          </w:p>
        </w:tc>
        <w:tc>
          <w:tcPr>
            <w:tcW w:w="329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6A4C6A" w14:textId="24624BE5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0E46B19B">
                <v:shape id="_x0000_i1051" type="#_x0000_t75" style="width:123.75pt;height:21pt">
                  <v:imagedata r:id="rId21" o:title=""/>
                </v:shape>
              </w:pict>
            </w:r>
          </w:p>
        </w:tc>
        <w:tc>
          <w:tcPr>
            <w:tcW w:w="31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023894" w14:textId="798C09C7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514E530D">
                <v:shape id="_x0000_i1052" type="#_x0000_t75" style="width:123.75pt;height:21pt">
                  <v:imagedata r:id="rId21" o:title=""/>
                </v:shape>
              </w:pict>
            </w:r>
          </w:p>
        </w:tc>
      </w:tr>
      <w:tr w:rsidR="00EA6BFC" w:rsidRPr="006F6FDC" w14:paraId="6E884B24" w14:textId="77777777" w:rsidTr="00DF4405">
        <w:trPr>
          <w:trHeight w:val="563"/>
          <w:jc w:val="center"/>
        </w:trPr>
        <w:tc>
          <w:tcPr>
            <w:tcW w:w="3119" w:type="dxa"/>
            <w:shd w:val="clear" w:color="auto" w:fill="F2F2F2"/>
            <w:vAlign w:val="center"/>
          </w:tcPr>
          <w:p w14:paraId="67AD3E1C" w14:textId="77777777" w:rsidR="00EA6BFC" w:rsidRPr="00DD66E0" w:rsidRDefault="00EA6BFC" w:rsidP="00EA6BFC">
            <w:pPr>
              <w:rPr>
                <w:rFonts w:ascii="Calibri" w:hAnsi="Calibri" w:cs="Arial"/>
                <w:bCs/>
                <w:sz w:val="20"/>
              </w:rPr>
            </w:pPr>
            <w:r w:rsidRPr="00DD66E0">
              <w:rPr>
                <w:rFonts w:ascii="Calibri" w:hAnsi="Calibri" w:cs="Arial"/>
                <w:bCs/>
                <w:sz w:val="20"/>
              </w:rPr>
              <w:t xml:space="preserve">adres poczty elektronicznej </w:t>
            </w:r>
            <w:r w:rsidRPr="00DD66E0">
              <w:rPr>
                <w:rFonts w:ascii="Calibri" w:hAnsi="Calibri" w:cs="Arial"/>
                <w:bCs/>
                <w:sz w:val="20"/>
              </w:rPr>
              <w:br/>
            </w:r>
            <w:r w:rsidRPr="00DD66E0">
              <w:rPr>
                <w:rFonts w:ascii="Calibri" w:hAnsi="Calibri" w:cs="Arial"/>
                <w:bCs/>
                <w:sz w:val="16"/>
                <w:szCs w:val="20"/>
              </w:rPr>
              <w:t>(o ile rodzic</w:t>
            </w:r>
            <w:r>
              <w:rPr>
                <w:rFonts w:ascii="Calibri" w:hAnsi="Calibri" w:cs="Arial"/>
                <w:bCs/>
                <w:sz w:val="16"/>
                <w:szCs w:val="20"/>
              </w:rPr>
              <w:t xml:space="preserve"> posiada</w:t>
            </w:r>
            <w:r w:rsidRPr="00DD66E0">
              <w:rPr>
                <w:rFonts w:ascii="Calibri" w:hAnsi="Calibri" w:cs="Arial"/>
                <w:bCs/>
                <w:sz w:val="16"/>
                <w:szCs w:val="20"/>
              </w:rPr>
              <w:t>)</w:t>
            </w:r>
          </w:p>
        </w:tc>
        <w:tc>
          <w:tcPr>
            <w:tcW w:w="3298" w:type="dxa"/>
            <w:tcBorders>
              <w:right w:val="single" w:sz="12" w:space="0" w:color="auto"/>
            </w:tcBorders>
            <w:vAlign w:val="center"/>
          </w:tcPr>
          <w:p w14:paraId="7C34A75D" w14:textId="2B3DC62E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0BCDD78D">
                <v:shape id="_x0000_i1053" type="#_x0000_t75" style="width:123.75pt;height:21pt">
                  <v:imagedata r:id="rId21" o:title=""/>
                </v:shape>
              </w:pict>
            </w:r>
          </w:p>
        </w:tc>
        <w:tc>
          <w:tcPr>
            <w:tcW w:w="311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B0589E8" w14:textId="6C61DFD8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7FCCDF4B">
                <v:shape id="_x0000_i1054" type="#_x0000_t75" style="width:123.75pt;height:21pt">
                  <v:imagedata r:id="rId21" o:title=""/>
                </v:shape>
              </w:pict>
            </w:r>
          </w:p>
        </w:tc>
      </w:tr>
      <w:tr w:rsidR="00EA6BFC" w:rsidRPr="006F6FDC" w14:paraId="2C713195" w14:textId="77777777" w:rsidTr="00DF4405">
        <w:trPr>
          <w:trHeight w:val="541"/>
          <w:jc w:val="center"/>
        </w:trPr>
        <w:tc>
          <w:tcPr>
            <w:tcW w:w="3119" w:type="dxa"/>
            <w:shd w:val="clear" w:color="auto" w:fill="F2F2F2"/>
            <w:vAlign w:val="center"/>
          </w:tcPr>
          <w:p w14:paraId="7DB79750" w14:textId="47E2167A" w:rsidR="00EA6BFC" w:rsidRPr="00DD66E0" w:rsidRDefault="00EA6BFC" w:rsidP="00EA6BFC">
            <w:pPr>
              <w:rPr>
                <w:rFonts w:ascii="Calibri" w:hAnsi="Calibri" w:cs="Arial"/>
                <w:b/>
                <w:sz w:val="20"/>
              </w:rPr>
            </w:pPr>
            <w:r w:rsidRPr="00DD66E0">
              <w:rPr>
                <w:rFonts w:ascii="Calibri" w:hAnsi="Calibri" w:cs="Arial"/>
                <w:bCs/>
                <w:sz w:val="20"/>
              </w:rPr>
              <w:t>numer telefonu</w:t>
            </w:r>
            <w:r>
              <w:rPr>
                <w:rFonts w:ascii="Calibri" w:hAnsi="Calibri" w:cs="Arial"/>
                <w:bCs/>
                <w:sz w:val="20"/>
              </w:rPr>
              <w:t xml:space="preserve"> komórkowego</w:t>
            </w:r>
            <w:r w:rsidRPr="00DD66E0">
              <w:rPr>
                <w:rFonts w:ascii="Calibri" w:hAnsi="Calibri" w:cs="Arial"/>
                <w:bCs/>
                <w:sz w:val="20"/>
              </w:rPr>
              <w:t xml:space="preserve"> rodzic</w:t>
            </w:r>
            <w:r>
              <w:rPr>
                <w:rFonts w:ascii="Calibri" w:hAnsi="Calibri" w:cs="Arial"/>
                <w:bCs/>
                <w:sz w:val="20"/>
              </w:rPr>
              <w:t>a</w:t>
            </w:r>
            <w:r w:rsidRPr="00DD66E0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DD66E0">
              <w:rPr>
                <w:rFonts w:ascii="Calibri" w:hAnsi="Calibri" w:cs="Arial"/>
                <w:bCs/>
                <w:sz w:val="16"/>
                <w:szCs w:val="20"/>
              </w:rPr>
              <w:t>(o ile rodzic</w:t>
            </w:r>
            <w:r>
              <w:rPr>
                <w:rFonts w:ascii="Calibri" w:hAnsi="Calibri" w:cs="Arial"/>
                <w:bCs/>
                <w:sz w:val="16"/>
                <w:szCs w:val="20"/>
              </w:rPr>
              <w:t xml:space="preserve"> posiada</w:t>
            </w:r>
            <w:r w:rsidRPr="00DD66E0">
              <w:rPr>
                <w:rFonts w:ascii="Calibri" w:hAnsi="Calibri" w:cs="Arial"/>
                <w:bCs/>
                <w:sz w:val="16"/>
                <w:szCs w:val="20"/>
              </w:rPr>
              <w:t>)</w:t>
            </w:r>
          </w:p>
        </w:tc>
        <w:tc>
          <w:tcPr>
            <w:tcW w:w="3298" w:type="dxa"/>
            <w:tcBorders>
              <w:right w:val="single" w:sz="12" w:space="0" w:color="auto"/>
            </w:tcBorders>
            <w:vAlign w:val="center"/>
          </w:tcPr>
          <w:p w14:paraId="0734E65B" w14:textId="17B5B808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52F766DD">
                <v:shape id="_x0000_i1055" type="#_x0000_t75" style="width:123.75pt;height:21pt">
                  <v:imagedata r:id="rId21" o:title=""/>
                </v:shape>
              </w:pict>
            </w:r>
          </w:p>
        </w:tc>
        <w:tc>
          <w:tcPr>
            <w:tcW w:w="3116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375E224" w14:textId="4475DDED" w:rsidR="00EA6BFC" w:rsidRPr="00DD66E0" w:rsidRDefault="00000000" w:rsidP="00EA6BF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noProof/>
                <w:sz w:val="20"/>
              </w:rPr>
              <w:pict w14:anchorId="10243062">
                <v:shape id="_x0000_i1056" type="#_x0000_t75" style="width:123.75pt;height:21pt">
                  <v:imagedata r:id="rId21" o:title=""/>
                </v:shape>
              </w:pict>
            </w:r>
          </w:p>
        </w:tc>
      </w:tr>
    </w:tbl>
    <w:p w14:paraId="6210FAE2" w14:textId="77777777" w:rsidR="003D0710" w:rsidRDefault="003D0710" w:rsidP="006C38FA">
      <w:pPr>
        <w:pStyle w:val="Legenda"/>
        <w:spacing w:before="0" w:after="0"/>
        <w:ind w:left="284" w:firstLine="0"/>
        <w:rPr>
          <w:rFonts w:ascii="Calibri" w:hAnsi="Calibri"/>
          <w:sz w:val="24"/>
        </w:rPr>
        <w:sectPr w:rsidR="003D0710" w:rsidSect="006C38FA">
          <w:footerReference w:type="even" r:id="rId23"/>
          <w:footerReference w:type="default" r:id="rId24"/>
          <w:type w:val="continuous"/>
          <w:pgSz w:w="11906" w:h="16838"/>
          <w:pgMar w:top="902" w:right="851" w:bottom="142" w:left="851" w:header="709" w:footer="434" w:gutter="0"/>
          <w:cols w:space="708"/>
          <w:titlePg/>
          <w:docGrid w:linePitch="360"/>
        </w:sectPr>
      </w:pPr>
    </w:p>
    <w:p w14:paraId="4081E772" w14:textId="77777777" w:rsidR="005F5221" w:rsidRPr="00DD66E0" w:rsidRDefault="00660926" w:rsidP="00E3002C">
      <w:pPr>
        <w:pStyle w:val="Legenda"/>
        <w:spacing w:after="0"/>
        <w:ind w:left="284" w:firstLine="0"/>
        <w:rPr>
          <w:rFonts w:ascii="Calibri" w:hAnsi="Calibri"/>
          <w:sz w:val="24"/>
        </w:rPr>
      </w:pPr>
      <w:r w:rsidRPr="00DD66E0">
        <w:rPr>
          <w:rFonts w:ascii="Calibri" w:hAnsi="Calibri"/>
          <w:sz w:val="24"/>
        </w:rPr>
        <w:lastRenderedPageBreak/>
        <w:t>I</w:t>
      </w:r>
      <w:r w:rsidR="00E3002C" w:rsidRPr="00DD66E0">
        <w:rPr>
          <w:rFonts w:ascii="Calibri" w:hAnsi="Calibri"/>
          <w:sz w:val="24"/>
        </w:rPr>
        <w:t>II</w:t>
      </w:r>
      <w:r w:rsidR="005F5221" w:rsidRPr="00DD66E0">
        <w:rPr>
          <w:rFonts w:ascii="Calibri" w:hAnsi="Calibri"/>
          <w:sz w:val="24"/>
        </w:rPr>
        <w:t>. Inne informacje i dane o dziecku</w:t>
      </w:r>
    </w:p>
    <w:p w14:paraId="5126BC0C" w14:textId="2F32BABE" w:rsidR="001066EF" w:rsidRPr="00842627" w:rsidRDefault="005F5221" w:rsidP="00166931">
      <w:pPr>
        <w:ind w:right="-2"/>
        <w:jc w:val="both"/>
        <w:rPr>
          <w:rFonts w:ascii="Calibri" w:hAnsi="Calibri" w:cs="Arial"/>
          <w:sz w:val="16"/>
          <w:szCs w:val="14"/>
        </w:rPr>
      </w:pPr>
      <w:r w:rsidRPr="00842627">
        <w:rPr>
          <w:rFonts w:ascii="Calibri" w:hAnsi="Calibri" w:cs="Arial"/>
          <w:sz w:val="16"/>
          <w:szCs w:val="14"/>
        </w:rPr>
        <w:t>*) Jeżeli wnioskodawca życzy sobie</w:t>
      </w:r>
      <w:r w:rsidR="002D197E" w:rsidRPr="00842627">
        <w:rPr>
          <w:rFonts w:ascii="Calibri" w:hAnsi="Calibri" w:cs="Arial"/>
          <w:sz w:val="16"/>
          <w:szCs w:val="14"/>
        </w:rPr>
        <w:t>,</w:t>
      </w:r>
      <w:r w:rsidRPr="00842627">
        <w:rPr>
          <w:rFonts w:ascii="Calibri" w:hAnsi="Calibri" w:cs="Arial"/>
          <w:sz w:val="16"/>
          <w:szCs w:val="14"/>
        </w:rPr>
        <w:t xml:space="preserve"> by komisja rekrutacyjna wzięła pod uwagę spełnianie danego kryterium, w kolumnie drugiej tego kryterium należy zaznaczyć TAK i zgodnie z instrukcją w kolumnie pierwszej dołączyć do wniosku dokumenty potwierdzające spełnianie tego kryterium.</w:t>
      </w:r>
      <w:r w:rsidR="00080F71" w:rsidRPr="00842627">
        <w:rPr>
          <w:rFonts w:ascii="Calibri" w:hAnsi="Calibri" w:cs="Arial"/>
          <w:sz w:val="16"/>
          <w:szCs w:val="14"/>
        </w:rPr>
        <w:t xml:space="preserve"> Pozostawienie</w:t>
      </w:r>
      <w:r w:rsidR="00B248C7" w:rsidRPr="00842627">
        <w:rPr>
          <w:rFonts w:ascii="Calibri" w:hAnsi="Calibri" w:cs="Arial"/>
          <w:sz w:val="16"/>
          <w:szCs w:val="14"/>
        </w:rPr>
        <w:t xml:space="preserve"> pustego</w:t>
      </w:r>
      <w:r w:rsidR="00080F71" w:rsidRPr="00842627">
        <w:rPr>
          <w:rFonts w:ascii="Calibri" w:hAnsi="Calibri" w:cs="Arial"/>
          <w:sz w:val="16"/>
          <w:szCs w:val="14"/>
        </w:rPr>
        <w:t xml:space="preserve"> pola oznacza, że dane kryterium nie będzie brane pod uwagę.</w:t>
      </w:r>
      <w:r w:rsidR="001066EF" w:rsidRPr="00842627">
        <w:rPr>
          <w:rFonts w:ascii="Calibri" w:hAnsi="Calibri" w:cs="Arial"/>
          <w:sz w:val="16"/>
          <w:szCs w:val="14"/>
        </w:rPr>
        <w:t xml:space="preserve"> </w:t>
      </w:r>
    </w:p>
    <w:p w14:paraId="5298CEDD" w14:textId="7645E398" w:rsidR="005F5221" w:rsidRPr="00842627" w:rsidRDefault="001066EF" w:rsidP="00166931">
      <w:pPr>
        <w:ind w:right="-2"/>
        <w:jc w:val="both"/>
        <w:rPr>
          <w:rFonts w:ascii="Calibri" w:hAnsi="Calibri" w:cs="Arial"/>
          <w:sz w:val="16"/>
          <w:szCs w:val="14"/>
        </w:rPr>
      </w:pPr>
      <w:r w:rsidRPr="00842627">
        <w:rPr>
          <w:rFonts w:ascii="Calibri" w:hAnsi="Calibri" w:cs="Arial"/>
          <w:b/>
          <w:bCs/>
          <w:sz w:val="16"/>
          <w:szCs w:val="14"/>
          <w:u w:val="single"/>
        </w:rPr>
        <w:t>Uwaga:</w:t>
      </w:r>
      <w:r w:rsidRPr="00842627">
        <w:rPr>
          <w:rFonts w:ascii="Calibri" w:hAnsi="Calibri" w:cs="Arial"/>
          <w:sz w:val="16"/>
          <w:szCs w:val="14"/>
        </w:rPr>
        <w:t xml:space="preserve"> Zaznaczenie </w:t>
      </w:r>
      <w:r w:rsidR="000A16EF" w:rsidRPr="00842627">
        <w:rPr>
          <w:rFonts w:ascii="Calibri" w:hAnsi="Calibri" w:cs="Arial"/>
          <w:sz w:val="16"/>
          <w:szCs w:val="14"/>
        </w:rPr>
        <w:t>TAK,</w:t>
      </w:r>
      <w:r w:rsidRPr="00842627">
        <w:rPr>
          <w:rFonts w:ascii="Calibri" w:hAnsi="Calibri" w:cs="Arial"/>
          <w:sz w:val="16"/>
          <w:szCs w:val="14"/>
        </w:rPr>
        <w:t xml:space="preserve"> nie oznacza automatycznie uzyskania punktów dot. danego kryterium </w:t>
      </w:r>
      <w:r w:rsidR="000A16EF" w:rsidRPr="00842627">
        <w:rPr>
          <w:rFonts w:ascii="Calibri" w:hAnsi="Calibri" w:cs="Arial"/>
          <w:sz w:val="16"/>
          <w:szCs w:val="14"/>
        </w:rPr>
        <w:t xml:space="preserve">– </w:t>
      </w:r>
      <w:r w:rsidRPr="00842627">
        <w:rPr>
          <w:rFonts w:ascii="Calibri" w:hAnsi="Calibri" w:cs="Arial"/>
          <w:sz w:val="16"/>
          <w:szCs w:val="14"/>
        </w:rPr>
        <w:t>punkty zostaną przypisane po weryfikacji dokumentów potwierdzających spełnianie kryteriów przez komisję rekrutacyjną.</w:t>
      </w:r>
    </w:p>
    <w:p w14:paraId="4B44D4F1" w14:textId="77777777" w:rsidR="005F5221" w:rsidRPr="00DD66E0" w:rsidRDefault="005F5221" w:rsidP="00BD04FD">
      <w:pPr>
        <w:tabs>
          <w:tab w:val="left" w:pos="454"/>
        </w:tabs>
        <w:spacing w:line="360" w:lineRule="auto"/>
        <w:rPr>
          <w:rFonts w:ascii="Calibri" w:hAnsi="Calibri" w:cs="Arial"/>
          <w:b/>
          <w:sz w:val="2"/>
          <w:szCs w:val="2"/>
        </w:rPr>
      </w:pPr>
    </w:p>
    <w:p w14:paraId="2AAA0788" w14:textId="77777777" w:rsidR="005F5221" w:rsidRPr="00DD66E0" w:rsidRDefault="005F5221" w:rsidP="00BD04FD">
      <w:pPr>
        <w:tabs>
          <w:tab w:val="left" w:pos="454"/>
        </w:tabs>
        <w:spacing w:line="360" w:lineRule="auto"/>
        <w:rPr>
          <w:rFonts w:ascii="Calibri" w:hAnsi="Calibri" w:cs="Arial"/>
          <w:b/>
          <w:sz w:val="2"/>
          <w:szCs w:val="2"/>
        </w:rPr>
      </w:pPr>
    </w:p>
    <w:p w14:paraId="57EFA80C" w14:textId="77777777" w:rsidR="005F5221" w:rsidRPr="00DD66E0" w:rsidRDefault="005F5221" w:rsidP="00BD04FD">
      <w:pPr>
        <w:tabs>
          <w:tab w:val="left" w:pos="454"/>
        </w:tabs>
        <w:spacing w:line="360" w:lineRule="auto"/>
        <w:rPr>
          <w:rFonts w:ascii="Calibri" w:hAnsi="Calibri" w:cs="Arial"/>
          <w:b/>
          <w:sz w:val="2"/>
          <w:szCs w:val="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4"/>
        <w:gridCol w:w="1132"/>
      </w:tblGrid>
      <w:tr w:rsidR="00525BE7" w:rsidRPr="00642825" w14:paraId="44057780" w14:textId="77777777" w:rsidTr="00DD66E0">
        <w:trPr>
          <w:trHeight w:val="713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00EC4AE" w14:textId="4BD42B7E" w:rsidR="00525BE7" w:rsidRPr="00DD66E0" w:rsidRDefault="00525BE7" w:rsidP="006601B3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0A16EF">
              <w:rPr>
                <w:rFonts w:ascii="Calibri" w:hAnsi="Calibri" w:cs="Arial"/>
                <w:b/>
                <w:sz w:val="18"/>
                <w:szCs w:val="18"/>
                <w:u w:val="single"/>
              </w:rPr>
              <w:t>Kryteri</w:t>
            </w:r>
            <w:r w:rsidR="00DD47EF" w:rsidRPr="000A16EF">
              <w:rPr>
                <w:rFonts w:ascii="Calibri" w:hAnsi="Calibri" w:cs="Arial"/>
                <w:b/>
                <w:sz w:val="18"/>
                <w:szCs w:val="18"/>
                <w:u w:val="single"/>
              </w:rPr>
              <w:t>a</w:t>
            </w:r>
            <w:r w:rsidR="00DD47EF"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>zgodn</w:t>
            </w:r>
            <w:r w:rsidR="00DD47EF" w:rsidRPr="00DD66E0">
              <w:rPr>
                <w:rFonts w:ascii="Calibri" w:hAnsi="Calibri" w:cs="Arial"/>
                <w:b/>
                <w:sz w:val="18"/>
                <w:szCs w:val="18"/>
              </w:rPr>
              <w:t>e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z art. 26. ust. 10 Statutu Gminnego 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Żłobka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„Klembuś” w 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Klembowie</w:t>
            </w:r>
            <w:r w:rsidR="000A16EF">
              <w:rPr>
                <w:rFonts w:ascii="Calibri" w:hAnsi="Calibri" w:cs="Arial"/>
                <w:b/>
                <w:sz w:val="18"/>
                <w:szCs w:val="18"/>
              </w:rPr>
              <w:br/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>nadanego Uchwałą Rady Gminy Klembów nr XX.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191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>.202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6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w sprawie utworzenia Gminnego 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Żłobka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„Klembuś” </w:t>
            </w:r>
            <w:r w:rsidR="001F72DC">
              <w:rPr>
                <w:rFonts w:ascii="Calibri" w:hAnsi="Calibri" w:cs="Arial"/>
                <w:b/>
                <w:sz w:val="18"/>
                <w:szCs w:val="18"/>
              </w:rPr>
              <w:br/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w 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Klembowie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 xml:space="preserve"> oraz nadania 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 xml:space="preserve">mu </w:t>
            </w:r>
            <w:r w:rsidRPr="00DD66E0">
              <w:rPr>
                <w:rFonts w:ascii="Calibri" w:hAnsi="Calibri" w:cs="Arial"/>
                <w:b/>
                <w:sz w:val="18"/>
                <w:szCs w:val="18"/>
              </w:rPr>
              <w:t>statutu</w:t>
            </w:r>
            <w:r w:rsidR="00680170">
              <w:rPr>
                <w:rFonts w:ascii="Calibri" w:hAnsi="Calibri" w:cs="Arial"/>
                <w:b/>
                <w:sz w:val="18"/>
                <w:szCs w:val="18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</w:tcPr>
          <w:p w14:paraId="719C0566" w14:textId="77777777" w:rsidR="00525BE7" w:rsidRPr="00DD66E0" w:rsidRDefault="00525BE7" w:rsidP="006601B3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DD66E0">
              <w:rPr>
                <w:rFonts w:ascii="Calibri" w:hAnsi="Calibri"/>
                <w:b/>
                <w:sz w:val="18"/>
                <w:szCs w:val="18"/>
              </w:rPr>
              <w:t>Zgłoszenie kryterium</w:t>
            </w:r>
          </w:p>
          <w:p w14:paraId="0988111F" w14:textId="77777777" w:rsidR="00525BE7" w:rsidRPr="00DD66E0" w:rsidRDefault="00525BE7" w:rsidP="006601B3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DD66E0">
              <w:rPr>
                <w:rFonts w:ascii="Calibri" w:hAnsi="Calibri"/>
                <w:b/>
                <w:sz w:val="18"/>
                <w:szCs w:val="18"/>
              </w:rPr>
              <w:t>do oceny  Tak*)</w:t>
            </w:r>
          </w:p>
        </w:tc>
      </w:tr>
      <w:tr w:rsidR="00525BE7" w:rsidRPr="00335DB9" w14:paraId="1EE7F9C5" w14:textId="77777777" w:rsidTr="00B12695">
        <w:trPr>
          <w:trHeight w:val="276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0C64DE8" w14:textId="77777777" w:rsidR="00525BE7" w:rsidRPr="00DD66E0" w:rsidRDefault="00DD47EF" w:rsidP="006601B3">
            <w:pPr>
              <w:jc w:val="center"/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</w:pPr>
            <w:r w:rsidRPr="000A16EF">
              <w:rPr>
                <w:rFonts w:ascii="Calibri" w:hAnsi="Calibri" w:cs="Arial"/>
                <w:bCs/>
                <w:i/>
                <w:iCs/>
                <w:sz w:val="18"/>
                <w:szCs w:val="18"/>
                <w:u w:val="single"/>
              </w:rPr>
              <w:t>Sposób potwierdzania</w:t>
            </w:r>
            <w:r w:rsidRPr="00DD66E0">
              <w:rPr>
                <w:rFonts w:ascii="Calibri" w:hAnsi="Calibri" w:cs="Arial"/>
                <w:bCs/>
                <w:i/>
                <w:iCs/>
                <w:sz w:val="18"/>
                <w:szCs w:val="18"/>
              </w:rPr>
              <w:t xml:space="preserve"> spełniania kryterium</w:t>
            </w:r>
          </w:p>
        </w:tc>
        <w:tc>
          <w:tcPr>
            <w:tcW w:w="1132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</w:tcPr>
          <w:p w14:paraId="72A7800A" w14:textId="77777777" w:rsidR="00525BE7" w:rsidRPr="00DD66E0" w:rsidRDefault="00525BE7" w:rsidP="006601B3">
            <w:pPr>
              <w:jc w:val="center"/>
              <w:rPr>
                <w:rFonts w:ascii="Calibri" w:hAnsi="Calibri"/>
                <w:bCs/>
                <w:i/>
                <w:iCs/>
                <w:sz w:val="18"/>
                <w:szCs w:val="22"/>
              </w:rPr>
            </w:pPr>
          </w:p>
        </w:tc>
      </w:tr>
      <w:tr w:rsidR="006F3E61" w:rsidRPr="00335DB9" w14:paraId="67700F47" w14:textId="77777777" w:rsidTr="00DA1107">
        <w:trPr>
          <w:trHeight w:val="635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174B3E" w14:textId="77777777" w:rsidR="00B169BC" w:rsidRPr="00B169BC" w:rsidRDefault="006F3E61" w:rsidP="00DA1107">
            <w:pPr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Dzieci uczęszczające w roku szkolnym, w którym prowadzona jest rekrutacja do Klubu dziecięcego „Klembuś”</w:t>
            </w:r>
          </w:p>
          <w:p w14:paraId="6C737580" w14:textId="44172A0F" w:rsidR="006F3E61" w:rsidRPr="00B169BC" w:rsidRDefault="0013598B" w:rsidP="00DA1107">
            <w:pPr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 xml:space="preserve">Oświadczenie rodziców kandydata o uczęszczaniu ich dziecka do Klubu </w:t>
            </w:r>
            <w:r w:rsidR="00DA1107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>D</w:t>
            </w:r>
            <w:r w:rsidRPr="00B169BC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>ziecięcego „Klembuś”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6F933B" w14:textId="1B65E684" w:rsidR="0013598B" w:rsidRPr="00DD66E0" w:rsidRDefault="00000000" w:rsidP="00DA1107">
            <w:pPr>
              <w:jc w:val="center"/>
              <w:rPr>
                <w:rFonts w:ascii="Calibri" w:hAnsi="Calibri"/>
                <w:bCs/>
                <w:i/>
                <w:iCs/>
                <w:sz w:val="18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-906223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598B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13598B">
              <w:rPr>
                <w:rFonts w:eastAsia="MS Gothic" w:cstheme="minorHAnsi"/>
              </w:rPr>
              <w:t xml:space="preserve"> </w:t>
            </w:r>
            <w:r w:rsidR="0013598B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</w:p>
        </w:tc>
      </w:tr>
      <w:tr w:rsidR="00B169BC" w:rsidRPr="00642825" w14:paraId="59EFDE3B" w14:textId="77777777" w:rsidTr="00DA1107">
        <w:trPr>
          <w:trHeight w:val="3263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28664" w14:textId="0A2A9208" w:rsidR="00B169BC" w:rsidRPr="00B169BC" w:rsidRDefault="00B169BC" w:rsidP="0013598B">
            <w:pPr>
              <w:spacing w:after="140"/>
              <w:jc w:val="both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Dziecko, którego oboje lub jeden rodzic rozliczają podatek dochodowy od osób fizycznych w urzędzie skarbowym właściwym dla miejsca zamieszkania na terenie Gminy Klembów, z podaniem miejsca zamieszkania na obszarze Gminy Klembów lub/i którego rodzic lub rodzice prowadzą działalność rolniczą, której skutkiem jest odprowadzanie podatku rolnego w Gminie Klembów </w:t>
            </w:r>
          </w:p>
          <w:p w14:paraId="62646963" w14:textId="77777777" w:rsidR="00B169BC" w:rsidRPr="00B169BC" w:rsidRDefault="00B169BC" w:rsidP="00B169BC">
            <w:pPr>
              <w:spacing w:after="140"/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 xml:space="preserve">Oświadczenie o zamieszkiwaniu na terenie Gminy Klembów i jednoczesnym odprowadzaniu podatku dochodowego od osób fizycznych do urzędu skarbowego właściwego dla miejsca zamieszkania na terenie Gminy Klembów lub/i odprowadzaniu podatku rolnego na rzecz Gminy Klembów.  W przypadku gdy składane jest oświadczenie nt. podatku dochodowego od osób fizycznych konieczne będzie okazanie jednego z poniższych dokumentów: </w:t>
            </w:r>
          </w:p>
          <w:p w14:paraId="348E8642" w14:textId="77777777" w:rsidR="00B169BC" w:rsidRPr="00B169BC" w:rsidRDefault="00B169BC" w:rsidP="00B169BC">
            <w:pPr>
              <w:spacing w:after="140"/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>-kopii pierwszej strony właściwego, ostatniego złożonego lub wygenerowanego w systemie podatki.gov.pl zeznania podatkowego rodzica lub rodziców kandydata zawierającego adres zamieszkania rodzica lub rodziców, na terenie Gminy Klembów i dane urzędu skarbowego właściwego do odprowadzania podatków dla osób zamieszkujących na terenie Gminy Klembów, wraz z tradycyjnym lub elektronicznym potwierdzeniem złożenia tego dokumentu;</w:t>
            </w:r>
          </w:p>
          <w:p w14:paraId="41C29D72" w14:textId="44741676" w:rsidR="00B169BC" w:rsidRPr="00B169BC" w:rsidRDefault="00B169BC" w:rsidP="00DA1107">
            <w:pPr>
              <w:jc w:val="both"/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Cs/>
                <w:i/>
                <w:iCs/>
                <w:color w:val="000000"/>
                <w:sz w:val="16"/>
                <w:szCs w:val="16"/>
              </w:rPr>
              <w:t xml:space="preserve"> -kopii złożonej w bieżącym roku, do urzędu skarbowego właściwego do odprowadzania podatków dla osób zamieszkujących na terenie Gminy Klembów właściwej deklaracji zgłoszeniowej lub właściwej deklaracji aktualizacyjnej podatnika, w której wskazano adres zamieszkania rodzica na terenie Gminy Klembów, wraz z tradycyjnym lub elektronicznym potwierdzeniem złożenia tego dokumentu. Okazywane dokumenty powinny mieć zakryte nadmiarowe dane (np. dane finansowe).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1EFD7F" w14:textId="6BC0B91F" w:rsidR="00B169BC" w:rsidRPr="00C56E14" w:rsidRDefault="00000000" w:rsidP="00374A5E">
            <w:pPr>
              <w:jc w:val="center"/>
              <w:rPr>
                <w:rFonts w:asciiTheme="minorHAnsi" w:eastAsia="MS Gothic" w:hAnsiTheme="minorHAnsi" w:cstheme="minorHAns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1130519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69B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B169BC">
              <w:rPr>
                <w:rFonts w:eastAsia="MS Gothic" w:cstheme="minorHAnsi"/>
              </w:rPr>
              <w:t xml:space="preserve"> </w:t>
            </w:r>
            <w:r w:rsidR="00B169BC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B169BC">
              <w:rPr>
                <w:rFonts w:eastAsia="MS Gothic" w:cstheme="minorHAnsi"/>
              </w:rPr>
              <w:t xml:space="preserve">  </w:t>
            </w:r>
          </w:p>
        </w:tc>
      </w:tr>
      <w:tr w:rsidR="00161320" w:rsidRPr="00642825" w14:paraId="7B7BD0A1" w14:textId="77777777" w:rsidTr="00B12695">
        <w:trPr>
          <w:trHeight w:val="462"/>
        </w:trPr>
        <w:tc>
          <w:tcPr>
            <w:tcW w:w="9074" w:type="dxa"/>
            <w:tcBorders>
              <w:top w:val="single" w:sz="12" w:space="0" w:color="auto"/>
            </w:tcBorders>
          </w:tcPr>
          <w:p w14:paraId="622D6941" w14:textId="278F317E" w:rsidR="00161320" w:rsidRPr="00B169BC" w:rsidRDefault="00161320" w:rsidP="000A16EF">
            <w:pPr>
              <w:spacing w:after="140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sz w:val="16"/>
                <w:szCs w:val="16"/>
              </w:rPr>
              <w:t>Wielodzietność rodziny kandydata</w:t>
            </w:r>
            <w:r w:rsidR="00333170" w:rsidRPr="00B169BC">
              <w:rPr>
                <w:rFonts w:ascii="Calibri" w:hAnsi="Calibri" w:cs="Arial"/>
                <w:b/>
                <w:sz w:val="16"/>
                <w:szCs w:val="16"/>
              </w:rPr>
              <w:t xml:space="preserve"> (trójka i więcej dzieci w rodzinie)</w:t>
            </w:r>
            <w:r w:rsidRPr="00B169BC">
              <w:rPr>
                <w:rStyle w:val="Odwoanieprzypisudolnego"/>
                <w:rFonts w:ascii="Calibri" w:hAnsi="Calibri" w:cs="Arial"/>
                <w:b/>
                <w:sz w:val="16"/>
                <w:szCs w:val="16"/>
              </w:rPr>
              <w:footnoteReference w:id="1"/>
            </w:r>
          </w:p>
          <w:p w14:paraId="032BCB11" w14:textId="77777777" w:rsidR="00161320" w:rsidRPr="00B169BC" w:rsidRDefault="00161320" w:rsidP="00161320">
            <w:pPr>
              <w:jc w:val="both"/>
              <w:rPr>
                <w:rFonts w:ascii="Calibri" w:hAnsi="Calibri" w:cs="Arial"/>
                <w:i/>
                <w:sz w:val="16"/>
                <w:szCs w:val="16"/>
              </w:rPr>
            </w:pPr>
            <w:r w:rsidRPr="00B169BC">
              <w:rPr>
                <w:rFonts w:ascii="Calibri" w:hAnsi="Calibri" w:cs="Arial"/>
                <w:i/>
                <w:sz w:val="16"/>
                <w:szCs w:val="16"/>
              </w:rPr>
              <w:t>Oświadczenie rodziców kandydata o wychowywaniu co najmniej 3 dzieci w wieku poniżej 18 lat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21A0698" w14:textId="475B6D27" w:rsidR="00161320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798581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9B5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  <w:tr w:rsidR="00161320" w:rsidRPr="00642825" w14:paraId="6E5A0FB9" w14:textId="77777777" w:rsidTr="00DA1107">
        <w:trPr>
          <w:trHeight w:val="743"/>
        </w:trPr>
        <w:tc>
          <w:tcPr>
            <w:tcW w:w="9074" w:type="dxa"/>
            <w:tcBorders>
              <w:top w:val="single" w:sz="4" w:space="0" w:color="auto"/>
            </w:tcBorders>
          </w:tcPr>
          <w:p w14:paraId="57FFB868" w14:textId="77777777" w:rsidR="00161320" w:rsidRPr="00B169BC" w:rsidRDefault="00161320" w:rsidP="000A16EF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sz w:val="16"/>
                <w:szCs w:val="16"/>
              </w:rPr>
              <w:t>Samotne wychowywanie kandydata w rodzinie</w:t>
            </w:r>
            <w:r w:rsidRPr="00B169BC">
              <w:rPr>
                <w:rStyle w:val="Odwoanieprzypisudolnego"/>
                <w:rFonts w:ascii="Calibri" w:hAnsi="Calibri" w:cs="Arial"/>
                <w:b/>
                <w:sz w:val="16"/>
                <w:szCs w:val="16"/>
              </w:rPr>
              <w:footnoteReference w:id="2"/>
            </w:r>
          </w:p>
          <w:p w14:paraId="08525ACE" w14:textId="124D7220" w:rsidR="00161320" w:rsidRPr="00B169BC" w:rsidRDefault="00B169BC" w:rsidP="00B169BC">
            <w:pPr>
              <w:jc w:val="both"/>
              <w:rPr>
                <w:rFonts w:ascii="Calibri" w:hAnsi="Calibri" w:cs="Arial"/>
                <w:i/>
                <w:sz w:val="16"/>
                <w:szCs w:val="16"/>
              </w:rPr>
            </w:pPr>
            <w:r w:rsidRPr="00B169BC">
              <w:rPr>
                <w:rFonts w:ascii="Calibri" w:hAnsi="Calibri" w:cs="Arial"/>
                <w:i/>
                <w:sz w:val="16"/>
                <w:szCs w:val="16"/>
              </w:rPr>
              <w:t>Oświadczenia rodziców kandydata o samotnym wychowywaniu dziecka i oraz niewychowywaniu żadnego dziecka wspólnie z jego rodzicem</w:t>
            </w:r>
            <w:r w:rsidR="00DA1107">
              <w:rPr>
                <w:rFonts w:ascii="Calibri" w:hAnsi="Calibri" w:cs="Arial"/>
                <w:i/>
                <w:sz w:val="16"/>
                <w:szCs w:val="16"/>
              </w:rPr>
              <w:t xml:space="preserve"> oraz okazanie p</w:t>
            </w:r>
            <w:r w:rsidR="00161320" w:rsidRPr="00B169BC">
              <w:rPr>
                <w:rFonts w:ascii="Calibri" w:hAnsi="Calibri" w:cs="Arial"/>
                <w:i/>
                <w:sz w:val="16"/>
                <w:szCs w:val="16"/>
              </w:rPr>
              <w:t>rawomocn</w:t>
            </w:r>
            <w:r w:rsidR="00DA1107">
              <w:rPr>
                <w:rFonts w:ascii="Calibri" w:hAnsi="Calibri" w:cs="Arial"/>
                <w:i/>
                <w:sz w:val="16"/>
                <w:szCs w:val="16"/>
              </w:rPr>
              <w:t>ego</w:t>
            </w:r>
            <w:r w:rsidR="00161320" w:rsidRPr="00B169BC">
              <w:rPr>
                <w:rFonts w:ascii="Calibri" w:hAnsi="Calibri" w:cs="Arial"/>
                <w:i/>
                <w:sz w:val="16"/>
                <w:szCs w:val="16"/>
              </w:rPr>
              <w:t xml:space="preserve"> wyrok</w:t>
            </w:r>
            <w:r w:rsidR="00DA1107">
              <w:rPr>
                <w:rFonts w:ascii="Calibri" w:hAnsi="Calibri" w:cs="Arial"/>
                <w:i/>
                <w:sz w:val="16"/>
                <w:szCs w:val="16"/>
              </w:rPr>
              <w:t>u</w:t>
            </w:r>
            <w:r w:rsidR="00161320" w:rsidRPr="00B169BC">
              <w:rPr>
                <w:rFonts w:ascii="Calibri" w:hAnsi="Calibri" w:cs="Arial"/>
                <w:i/>
                <w:sz w:val="16"/>
                <w:szCs w:val="16"/>
              </w:rPr>
              <w:t xml:space="preserve"> sądu rodzinnego orzekający rozwód lub separację lub akt</w:t>
            </w:r>
            <w:r w:rsidR="00DA1107">
              <w:rPr>
                <w:rFonts w:ascii="Calibri" w:hAnsi="Calibri" w:cs="Arial"/>
                <w:i/>
                <w:sz w:val="16"/>
                <w:szCs w:val="16"/>
              </w:rPr>
              <w:t>u</w:t>
            </w:r>
            <w:r w:rsidR="00161320" w:rsidRPr="00B169BC">
              <w:rPr>
                <w:rFonts w:ascii="Calibri" w:hAnsi="Calibri" w:cs="Arial"/>
                <w:i/>
                <w:sz w:val="16"/>
                <w:szCs w:val="16"/>
              </w:rPr>
              <w:t xml:space="preserve"> zgonu</w:t>
            </w:r>
            <w:r w:rsidR="00DA1107">
              <w:rPr>
                <w:rFonts w:ascii="Calibri" w:hAnsi="Calibri" w:cs="Arial"/>
                <w:i/>
                <w:sz w:val="16"/>
                <w:szCs w:val="16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A724F53" w14:textId="3272250B" w:rsidR="00161320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-57959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E5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  <w:tr w:rsidR="00161320" w:rsidRPr="00642825" w14:paraId="54685E50" w14:textId="77777777" w:rsidTr="00DA1107">
        <w:trPr>
          <w:trHeight w:val="556"/>
        </w:trPr>
        <w:tc>
          <w:tcPr>
            <w:tcW w:w="9074" w:type="dxa"/>
            <w:tcBorders>
              <w:top w:val="single" w:sz="4" w:space="0" w:color="auto"/>
            </w:tcBorders>
            <w:vAlign w:val="center"/>
          </w:tcPr>
          <w:p w14:paraId="101A0D9E" w14:textId="77777777" w:rsidR="00161320" w:rsidRPr="00B169BC" w:rsidRDefault="00161320" w:rsidP="000A16EF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Objęcie kandydata w kolejnym roku szkolnym wychowaniem przedszkolnym</w:t>
            </w:r>
            <w:r w:rsidRPr="00B169BC">
              <w:rPr>
                <w:rStyle w:val="Odwoanieprzypisudolnego"/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footnoteReference w:id="3"/>
            </w: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2891EF8" w14:textId="0A3F61B6" w:rsidR="00161320" w:rsidRPr="00B169BC" w:rsidRDefault="00161320" w:rsidP="00161320">
            <w:pPr>
              <w:rPr>
                <w:rFonts w:ascii="Calibri" w:hAnsi="Calibri" w:cs="Arial"/>
                <w:i/>
                <w:sz w:val="16"/>
                <w:szCs w:val="16"/>
              </w:rPr>
            </w:pPr>
            <w:r w:rsidRPr="00B169BC">
              <w:rPr>
                <w:rFonts w:ascii="Calibri" w:hAnsi="Calibri" w:cs="Arial"/>
                <w:i/>
                <w:sz w:val="16"/>
                <w:szCs w:val="16"/>
              </w:rPr>
              <w:t>Kryterium jest weryfikowane na podstawie wieku dziecka wpisanego we wniosku (dzieci 2-letnie</w:t>
            </w:r>
            <w:r w:rsidR="002D197E" w:rsidRPr="00B169BC">
              <w:rPr>
                <w:rFonts w:ascii="Calibri" w:hAnsi="Calibri" w:cs="Arial"/>
                <w:i/>
                <w:sz w:val="16"/>
                <w:szCs w:val="1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175EF40" w14:textId="75BBB348" w:rsidR="00161320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-205722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E5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  <w:tr w:rsidR="003C6E47" w:rsidRPr="00642825" w14:paraId="466BE9D4" w14:textId="77777777" w:rsidTr="00DA1107">
        <w:tblPrEx>
          <w:tblLook w:val="01E0" w:firstRow="1" w:lastRow="1" w:firstColumn="1" w:lastColumn="1" w:noHBand="0" w:noVBand="0"/>
        </w:tblPrEx>
        <w:trPr>
          <w:trHeight w:val="1133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AD7" w14:textId="3C94341F" w:rsidR="003C6E47" w:rsidRPr="00B169BC" w:rsidRDefault="003C6E47" w:rsidP="000A16EF">
            <w:pPr>
              <w:spacing w:after="140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Pozostawanie oboj</w:t>
            </w:r>
            <w:r w:rsidR="00A67B97"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>ga</w:t>
            </w:r>
            <w:r w:rsidRPr="00B169BC"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  <w:t xml:space="preserve"> rodziców lub jednego samotnego rodzica w zatrudnieniu (praca na podstawie umowy o pracę, umowy cywilnoprawnej), lub pobieranie nauki w systemie dziennym, prowadzenie gospodarstwa rolnego lub pozarolniczej działalności gospodarczej</w:t>
            </w:r>
          </w:p>
          <w:p w14:paraId="1A67A38A" w14:textId="148D0151" w:rsidR="003C6E47" w:rsidRPr="00B169BC" w:rsidRDefault="003C6E47" w:rsidP="00403AEF">
            <w:pPr>
              <w:jc w:val="both"/>
              <w:rPr>
                <w:rFonts w:ascii="Calibri" w:hAnsi="Calibri" w:cs="Arial"/>
                <w:sz w:val="16"/>
                <w:szCs w:val="16"/>
              </w:rPr>
            </w:pPr>
            <w:r w:rsidRPr="00B169BC">
              <w:rPr>
                <w:rFonts w:ascii="Calibri" w:hAnsi="Calibri" w:cs="Arial"/>
                <w:bCs/>
                <w:i/>
                <w:iCs/>
                <w:sz w:val="16"/>
                <w:szCs w:val="16"/>
              </w:rPr>
              <w:t xml:space="preserve">Zaświadczenie z zakładu pracy o zatrudnieniu, lub aktualna informacja z </w:t>
            </w:r>
            <w:r w:rsidR="000A16EF" w:rsidRPr="00B169BC">
              <w:rPr>
                <w:rFonts w:ascii="Calibri" w:hAnsi="Calibri" w:cs="Arial"/>
                <w:bCs/>
                <w:i/>
                <w:iCs/>
                <w:sz w:val="16"/>
                <w:szCs w:val="16"/>
              </w:rPr>
              <w:t>CEIDG</w:t>
            </w:r>
            <w:r w:rsidRPr="00B169BC">
              <w:rPr>
                <w:rFonts w:ascii="Calibri" w:hAnsi="Calibri" w:cs="Arial"/>
                <w:bCs/>
                <w:i/>
                <w:iCs/>
                <w:sz w:val="16"/>
                <w:szCs w:val="16"/>
              </w:rPr>
              <w:t>, lub zaświadczenie KRUS potwierdzające podleganie ubezpieczeniu społecznemu rolników lub zaświadczenie z uczelni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F998E9" w14:textId="698DACDE" w:rsidR="003C6E47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-132227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E5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  <w:tr w:rsidR="00161320" w:rsidRPr="00642825" w14:paraId="0C21D90E" w14:textId="77777777" w:rsidTr="00937ACE">
        <w:trPr>
          <w:trHeight w:val="218"/>
        </w:trPr>
        <w:tc>
          <w:tcPr>
            <w:tcW w:w="9074" w:type="dxa"/>
            <w:tcBorders>
              <w:top w:val="single" w:sz="4" w:space="0" w:color="auto"/>
            </w:tcBorders>
            <w:vAlign w:val="center"/>
          </w:tcPr>
          <w:p w14:paraId="34F632EC" w14:textId="77777777" w:rsidR="00161320" w:rsidRPr="00B169BC" w:rsidRDefault="00161320" w:rsidP="000A16EF">
            <w:pPr>
              <w:spacing w:after="140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r w:rsidRPr="00B169BC">
              <w:rPr>
                <w:rFonts w:ascii="Calibri" w:hAnsi="Calibri" w:cs="Arial"/>
                <w:b/>
                <w:sz w:val="16"/>
                <w:szCs w:val="16"/>
              </w:rPr>
              <w:t>Niepełnosprawność w rodzinie kandydata</w:t>
            </w:r>
          </w:p>
          <w:p w14:paraId="640C5775" w14:textId="1CA05B29" w:rsidR="00161320" w:rsidRPr="00B169BC" w:rsidRDefault="00161320" w:rsidP="00161320">
            <w:pPr>
              <w:jc w:val="both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bookmarkStart w:id="1" w:name="_Hlk72269268"/>
            <w:r w:rsidRPr="00B169BC">
              <w:rPr>
                <w:rFonts w:ascii="Calibri" w:hAnsi="Calibri" w:cs="Arial"/>
                <w:i/>
                <w:sz w:val="16"/>
                <w:szCs w:val="16"/>
              </w:rPr>
              <w:t>Oświadczenia rodziców kandydata o orzeczonej niepełnosprawności wobec dziecka lub któregoś z rodziców lub rodzeństwa dziecka, przy czym podczas składania dokumentów, rodzic będzie proszony o okazanie dokumentów potwierdzających prawdziwość oświadczenia</w:t>
            </w:r>
            <w:bookmarkEnd w:id="1"/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8840788" w14:textId="72F42936" w:rsidR="00161320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2135284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E5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  <w:tr w:rsidR="00161320" w:rsidRPr="00642825" w14:paraId="6DBDAABF" w14:textId="77777777" w:rsidTr="00DA1107">
        <w:trPr>
          <w:trHeight w:val="808"/>
        </w:trPr>
        <w:tc>
          <w:tcPr>
            <w:tcW w:w="9074" w:type="dxa"/>
            <w:tcBorders>
              <w:top w:val="single" w:sz="4" w:space="0" w:color="auto"/>
            </w:tcBorders>
            <w:vAlign w:val="center"/>
          </w:tcPr>
          <w:p w14:paraId="0990B01A" w14:textId="2088E816" w:rsidR="00161320" w:rsidRPr="00B169BC" w:rsidRDefault="00161320" w:rsidP="000A16EF">
            <w:pPr>
              <w:spacing w:after="140"/>
              <w:jc w:val="both"/>
              <w:rPr>
                <w:rFonts w:ascii="Calibri" w:hAnsi="Calibri" w:cs="Arial"/>
                <w:b/>
                <w:sz w:val="16"/>
                <w:szCs w:val="16"/>
              </w:rPr>
            </w:pPr>
            <w:bookmarkStart w:id="2" w:name="_Hlk72269546"/>
            <w:r w:rsidRPr="00B169BC">
              <w:rPr>
                <w:rFonts w:ascii="Calibri" w:hAnsi="Calibri" w:cs="Arial"/>
                <w:b/>
                <w:sz w:val="16"/>
                <w:szCs w:val="16"/>
              </w:rPr>
              <w:t xml:space="preserve">Posiadanie przez kandydata rodzeństwa (brat lub siostra mieszkający wspólnie z kandydatem) uczęszczającego do </w:t>
            </w:r>
            <w:r w:rsidR="00B169BC">
              <w:rPr>
                <w:rFonts w:ascii="Calibri" w:hAnsi="Calibri" w:cs="Arial"/>
                <w:b/>
                <w:sz w:val="16"/>
                <w:szCs w:val="16"/>
              </w:rPr>
              <w:t>Żłobka</w:t>
            </w:r>
            <w:r w:rsidRPr="00B169BC">
              <w:rPr>
                <w:rFonts w:ascii="Calibri" w:hAnsi="Calibri" w:cs="Arial"/>
                <w:b/>
                <w:sz w:val="16"/>
                <w:szCs w:val="16"/>
              </w:rPr>
              <w:t xml:space="preserve"> w roku szkolnym, na który prowadzona jest rekrutacja, lub ubiegającego się wraz z kandydatem o przyjęcie do </w:t>
            </w:r>
            <w:bookmarkEnd w:id="2"/>
            <w:r w:rsidR="00B169BC">
              <w:rPr>
                <w:rFonts w:ascii="Calibri" w:hAnsi="Calibri" w:cs="Arial"/>
                <w:b/>
                <w:sz w:val="16"/>
                <w:szCs w:val="16"/>
              </w:rPr>
              <w:t>Żłobka.</w:t>
            </w:r>
          </w:p>
          <w:p w14:paraId="0EC089E6" w14:textId="77777777" w:rsidR="00161320" w:rsidRPr="00B169BC" w:rsidRDefault="00161320" w:rsidP="00161320">
            <w:pPr>
              <w:jc w:val="both"/>
              <w:rPr>
                <w:rFonts w:ascii="Calibri" w:hAnsi="Calibri" w:cs="Arial"/>
                <w:b/>
                <w:bCs/>
                <w:color w:val="000000"/>
                <w:sz w:val="16"/>
                <w:szCs w:val="16"/>
              </w:rPr>
            </w:pPr>
            <w:r w:rsidRPr="00B169BC">
              <w:rPr>
                <w:rFonts w:ascii="Calibri" w:hAnsi="Calibri" w:cs="Arial"/>
                <w:i/>
                <w:sz w:val="16"/>
                <w:szCs w:val="16"/>
              </w:rPr>
              <w:t>Oświadczenie rodzica o posiadaniu przez kandydata rodzeństwa spełniającego kryterium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76F5BA" w14:textId="17783165" w:rsidR="00161320" w:rsidRPr="00DD66E0" w:rsidRDefault="00000000" w:rsidP="00374A5E">
            <w:pPr>
              <w:jc w:val="center"/>
              <w:rPr>
                <w:rFonts w:ascii="Calibri" w:hAnsi="Calibri"/>
                <w:sz w:val="22"/>
                <w:szCs w:val="22"/>
              </w:rPr>
            </w:pPr>
            <w:sdt>
              <w:sdtPr>
                <w:rPr>
                  <w:rFonts w:eastAsia="MS Gothic" w:cstheme="minorHAnsi"/>
                  <w:sz w:val="28"/>
                  <w:szCs w:val="28"/>
                </w:rPr>
                <w:id w:val="38399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6E5C">
                  <w:rPr>
                    <w:rFonts w:ascii="MS Gothic" w:eastAsia="MS Gothic" w:hAnsi="MS Gothic" w:cstheme="minorHAnsi" w:hint="eastAsia"/>
                    <w:sz w:val="28"/>
                    <w:szCs w:val="28"/>
                  </w:rPr>
                  <w:t>☐</w:t>
                </w:r>
              </w:sdtContent>
            </w:sdt>
            <w:r w:rsidR="00937ACE">
              <w:rPr>
                <w:rFonts w:eastAsia="MS Gothic" w:cstheme="minorHAnsi"/>
              </w:rPr>
              <w:t xml:space="preserve"> </w:t>
            </w:r>
            <w:r w:rsidR="00937ACE" w:rsidRPr="00937ACE">
              <w:rPr>
                <w:rFonts w:asciiTheme="minorHAnsi" w:eastAsia="MS Gothic" w:hAnsiTheme="minorHAnsi" w:cstheme="minorHAnsi"/>
                <w:b/>
                <w:bCs/>
              </w:rPr>
              <w:t>TAK</w:t>
            </w:r>
            <w:r w:rsidR="00937ACE">
              <w:rPr>
                <w:rFonts w:eastAsia="MS Gothic" w:cstheme="minorHAnsi"/>
              </w:rPr>
              <w:t xml:space="preserve">  </w:t>
            </w:r>
          </w:p>
        </w:tc>
      </w:tr>
    </w:tbl>
    <w:p w14:paraId="04534370" w14:textId="61490ECC" w:rsidR="00374A5E" w:rsidRPr="00842627" w:rsidRDefault="00374A5E" w:rsidP="00584CEA">
      <w:pPr>
        <w:tabs>
          <w:tab w:val="left" w:pos="2041"/>
        </w:tabs>
        <w:spacing w:before="120"/>
        <w:jc w:val="both"/>
        <w:rPr>
          <w:rFonts w:ascii="Calibri" w:hAnsi="Calibri" w:cs="Arial"/>
          <w:sz w:val="14"/>
          <w:szCs w:val="14"/>
        </w:rPr>
      </w:pPr>
      <w:r w:rsidRPr="00842627">
        <w:rPr>
          <w:rFonts w:ascii="Calibri" w:hAnsi="Calibri" w:cs="Arial"/>
          <w:sz w:val="14"/>
          <w:szCs w:val="14"/>
        </w:rPr>
        <w:t xml:space="preserve">Przyjmuję do wiadomości, że dane osobowe zawarte w </w:t>
      </w:r>
      <w:r w:rsidR="002D6069" w:rsidRPr="00842627">
        <w:rPr>
          <w:rFonts w:ascii="Calibri" w:hAnsi="Calibri" w:cs="Arial"/>
          <w:sz w:val="14"/>
          <w:szCs w:val="14"/>
        </w:rPr>
        <w:t>dokumentach rekrutacyjnych</w:t>
      </w:r>
      <w:r w:rsidRPr="00842627">
        <w:rPr>
          <w:rFonts w:ascii="Calibri" w:hAnsi="Calibri" w:cs="Arial"/>
          <w:sz w:val="14"/>
          <w:szCs w:val="14"/>
        </w:rPr>
        <w:t xml:space="preserve"> będą wykorzystywane wyłącznie w celu przeprowadzenia procesu rekrutacji dziecka do Gminnego </w:t>
      </w:r>
      <w:r w:rsidR="0009413E">
        <w:rPr>
          <w:rFonts w:ascii="Calibri" w:hAnsi="Calibri" w:cs="Arial"/>
          <w:sz w:val="14"/>
          <w:szCs w:val="14"/>
        </w:rPr>
        <w:t>Żłobka</w:t>
      </w:r>
      <w:r w:rsidRPr="00842627">
        <w:rPr>
          <w:rFonts w:ascii="Calibri" w:hAnsi="Calibri" w:cs="Arial"/>
          <w:sz w:val="14"/>
          <w:szCs w:val="14"/>
        </w:rPr>
        <w:t xml:space="preserve"> „Klembuś” w </w:t>
      </w:r>
      <w:r w:rsidR="0009413E">
        <w:rPr>
          <w:rFonts w:ascii="Calibri" w:hAnsi="Calibri" w:cs="Arial"/>
          <w:sz w:val="14"/>
          <w:szCs w:val="14"/>
        </w:rPr>
        <w:t>Klembowie</w:t>
      </w:r>
      <w:r w:rsidRPr="00842627">
        <w:rPr>
          <w:rFonts w:ascii="Calibri" w:hAnsi="Calibri" w:cs="Arial"/>
          <w:sz w:val="14"/>
          <w:szCs w:val="14"/>
        </w:rPr>
        <w:t xml:space="preserve">, a w przypadku przyjęcia dziecka, także w zakresie i w celu zapewnienia dziecku prawidłowej opieki wynikających z przepisów prawa. Administratorem danych osobowych jest </w:t>
      </w:r>
      <w:r w:rsidR="0009413E" w:rsidRPr="0009413E">
        <w:rPr>
          <w:rFonts w:ascii="Calibri" w:hAnsi="Calibri" w:cs="Arial"/>
          <w:sz w:val="14"/>
          <w:szCs w:val="14"/>
        </w:rPr>
        <w:t>Centrum Usług Wspólnych w Klembowie, z siedzibą przy ul. Gen. Fr. Żymirskiego 38, działające w imieniu Wójta Gminy Klembów</w:t>
      </w:r>
      <w:r w:rsidR="003B1154" w:rsidRPr="00842627">
        <w:rPr>
          <w:rFonts w:ascii="Calibri" w:hAnsi="Calibri" w:cs="Arial"/>
          <w:sz w:val="14"/>
          <w:szCs w:val="14"/>
        </w:rPr>
        <w:t>.</w:t>
      </w:r>
      <w:r w:rsidRPr="00842627">
        <w:rPr>
          <w:rFonts w:ascii="Calibri" w:hAnsi="Calibri" w:cs="Arial"/>
          <w:sz w:val="14"/>
          <w:szCs w:val="14"/>
        </w:rPr>
        <w:t xml:space="preserve"> </w:t>
      </w:r>
      <w:r w:rsidR="00072593" w:rsidRPr="00842627">
        <w:rPr>
          <w:rFonts w:ascii="Calibri" w:hAnsi="Calibri" w:cs="Arial"/>
          <w:sz w:val="14"/>
          <w:szCs w:val="14"/>
        </w:rPr>
        <w:t xml:space="preserve">Kontakt do inspektora ochrony danych osobowych: </w:t>
      </w:r>
      <w:r w:rsidR="003F5DE6" w:rsidRPr="00842627">
        <w:rPr>
          <w:rFonts w:ascii="Calibri" w:hAnsi="Calibri" w:cs="Arial"/>
          <w:noProof/>
          <w:sz w:val="14"/>
          <w:szCs w:val="14"/>
        </w:rPr>
        <w:t>iod@klembow.pl</w:t>
      </w:r>
      <w:r w:rsidR="00072593" w:rsidRPr="00842627">
        <w:rPr>
          <w:rFonts w:ascii="Calibri" w:hAnsi="Calibri" w:cs="Arial"/>
          <w:noProof/>
          <w:sz w:val="14"/>
          <w:szCs w:val="14"/>
        </w:rPr>
        <w:t>.</w:t>
      </w:r>
      <w:r w:rsidR="003F5DE6" w:rsidRPr="00842627">
        <w:rPr>
          <w:rFonts w:ascii="Calibri" w:hAnsi="Calibri" w:cs="Arial"/>
          <w:noProof/>
          <w:sz w:val="14"/>
          <w:szCs w:val="14"/>
        </w:rPr>
        <w:t xml:space="preserve"> </w:t>
      </w:r>
      <w:r w:rsidRPr="00842627">
        <w:rPr>
          <w:rFonts w:ascii="Calibri" w:hAnsi="Calibri" w:cs="Arial"/>
          <w:sz w:val="14"/>
          <w:szCs w:val="14"/>
        </w:rPr>
        <w:t xml:space="preserve">Podstawą prawną przetwarzania danych zawartych w </w:t>
      </w:r>
      <w:r w:rsidR="00584CEA" w:rsidRPr="00842627">
        <w:rPr>
          <w:rFonts w:ascii="Calibri" w:hAnsi="Calibri" w:cs="Arial"/>
          <w:sz w:val="14"/>
          <w:szCs w:val="14"/>
        </w:rPr>
        <w:t>karcie zgłoszenia dziecka</w:t>
      </w:r>
      <w:r w:rsidRPr="00842627">
        <w:rPr>
          <w:rFonts w:ascii="Calibri" w:hAnsi="Calibri" w:cs="Arial"/>
          <w:sz w:val="14"/>
          <w:szCs w:val="14"/>
        </w:rPr>
        <w:t xml:space="preserve"> będzie art. 3a Ustawy o opiece nad dziećmi w wieku do lat 3</w:t>
      </w:r>
      <w:r w:rsidR="000A16EF" w:rsidRPr="00842627">
        <w:rPr>
          <w:rStyle w:val="Odwoanieprzypisudolnego"/>
          <w:rFonts w:ascii="Calibri" w:hAnsi="Calibri" w:cs="Arial"/>
          <w:sz w:val="14"/>
          <w:szCs w:val="14"/>
        </w:rPr>
        <w:footnoteReference w:id="4"/>
      </w:r>
      <w:r w:rsidR="005D7880" w:rsidRPr="00842627">
        <w:rPr>
          <w:rFonts w:ascii="Calibri" w:hAnsi="Calibri" w:cs="Arial"/>
          <w:sz w:val="14"/>
          <w:szCs w:val="14"/>
        </w:rPr>
        <w:t>,</w:t>
      </w:r>
      <w:r w:rsidRPr="00842627">
        <w:rPr>
          <w:rFonts w:ascii="Calibri" w:hAnsi="Calibri" w:cs="Arial"/>
          <w:sz w:val="14"/>
          <w:szCs w:val="14"/>
        </w:rPr>
        <w:t xml:space="preserve"> </w:t>
      </w:r>
      <w:r w:rsidR="005D7880" w:rsidRPr="00842627">
        <w:rPr>
          <w:rFonts w:ascii="Calibri" w:hAnsi="Calibri" w:cs="Arial"/>
          <w:sz w:val="14"/>
          <w:szCs w:val="14"/>
        </w:rPr>
        <w:t>art. 53 ust. 2 Ustawy o rodzinnym kapitale opiekuńczym</w:t>
      </w:r>
      <w:r w:rsidR="005D7880" w:rsidRPr="00842627">
        <w:rPr>
          <w:rStyle w:val="Odwoanieprzypisudolnego"/>
          <w:rFonts w:ascii="Calibri" w:hAnsi="Calibri" w:cs="Arial"/>
          <w:sz w:val="14"/>
          <w:szCs w:val="14"/>
        </w:rPr>
        <w:footnoteReference w:id="5"/>
      </w:r>
      <w:r w:rsidR="005D7880" w:rsidRPr="00842627">
        <w:rPr>
          <w:rFonts w:ascii="Calibri" w:hAnsi="Calibri" w:cs="Arial"/>
          <w:sz w:val="14"/>
          <w:szCs w:val="14"/>
        </w:rPr>
        <w:t xml:space="preserve"> </w:t>
      </w:r>
      <w:r w:rsidRPr="00842627">
        <w:rPr>
          <w:rFonts w:ascii="Calibri" w:hAnsi="Calibri" w:cs="Arial"/>
          <w:sz w:val="14"/>
          <w:szCs w:val="14"/>
        </w:rPr>
        <w:t xml:space="preserve">oraz art. </w:t>
      </w:r>
      <w:r w:rsidR="00DA1107">
        <w:rPr>
          <w:rFonts w:ascii="Calibri" w:hAnsi="Calibri" w:cs="Arial"/>
          <w:sz w:val="14"/>
          <w:szCs w:val="14"/>
        </w:rPr>
        <w:t>24-</w:t>
      </w:r>
      <w:r w:rsidRPr="00842627">
        <w:rPr>
          <w:rFonts w:ascii="Calibri" w:hAnsi="Calibri" w:cs="Arial"/>
          <w:sz w:val="14"/>
          <w:szCs w:val="14"/>
        </w:rPr>
        <w:t xml:space="preserve">25 Statutu Gminnego </w:t>
      </w:r>
      <w:r w:rsidR="0009413E">
        <w:rPr>
          <w:rFonts w:ascii="Calibri" w:hAnsi="Calibri" w:cs="Arial"/>
          <w:sz w:val="14"/>
          <w:szCs w:val="14"/>
        </w:rPr>
        <w:t>Żłobka</w:t>
      </w:r>
      <w:r w:rsidRPr="00842627">
        <w:rPr>
          <w:rFonts w:ascii="Calibri" w:hAnsi="Calibri" w:cs="Arial"/>
          <w:sz w:val="14"/>
          <w:szCs w:val="14"/>
        </w:rPr>
        <w:t xml:space="preserve"> „Klembuś” w </w:t>
      </w:r>
      <w:r w:rsidR="0009413E">
        <w:rPr>
          <w:rFonts w:ascii="Calibri" w:hAnsi="Calibri" w:cs="Arial"/>
          <w:sz w:val="14"/>
          <w:szCs w:val="14"/>
        </w:rPr>
        <w:t>Klembowie</w:t>
      </w:r>
      <w:r w:rsidRPr="00842627">
        <w:rPr>
          <w:rFonts w:ascii="Calibri" w:hAnsi="Calibri" w:cs="Arial"/>
          <w:sz w:val="14"/>
          <w:szCs w:val="14"/>
        </w:rPr>
        <w:t xml:space="preserve">.  </w:t>
      </w:r>
      <w:r w:rsidR="00DA1107" w:rsidRPr="00DA1107">
        <w:rPr>
          <w:rFonts w:ascii="Calibri" w:hAnsi="Calibri" w:cs="Arial"/>
          <w:sz w:val="14"/>
          <w:szCs w:val="14"/>
        </w:rPr>
        <w:t xml:space="preserve">Po zakończeniu rekrutacji </w:t>
      </w:r>
      <w:r w:rsidR="00DA1107">
        <w:rPr>
          <w:rFonts w:ascii="Calibri" w:hAnsi="Calibri" w:cs="Arial"/>
          <w:sz w:val="14"/>
          <w:szCs w:val="14"/>
        </w:rPr>
        <w:br/>
      </w:r>
      <w:r w:rsidR="00DA1107" w:rsidRPr="00DA1107">
        <w:rPr>
          <w:rFonts w:ascii="Calibri" w:hAnsi="Calibri" w:cs="Arial"/>
          <w:sz w:val="14"/>
          <w:szCs w:val="14"/>
        </w:rPr>
        <w:t>i rozpoczęciu pracy Gminnego Żłobka „Klembuś” w Klembowie dokumenty rekrutacyjne zostaną przekazane Dyrektorowi Żłobka, od tego momentu administratorem danych osobowych będzie Żłobek</w:t>
      </w:r>
    </w:p>
    <w:p w14:paraId="32A865AB" w14:textId="23028643" w:rsidR="00374A5E" w:rsidRPr="00842627" w:rsidRDefault="00374A5E" w:rsidP="000A16EF">
      <w:pPr>
        <w:tabs>
          <w:tab w:val="left" w:pos="2041"/>
        </w:tabs>
        <w:jc w:val="both"/>
        <w:rPr>
          <w:rFonts w:ascii="Calibri" w:hAnsi="Calibri" w:cs="Arial"/>
          <w:sz w:val="14"/>
          <w:szCs w:val="14"/>
        </w:rPr>
      </w:pPr>
      <w:r w:rsidRPr="00842627">
        <w:rPr>
          <w:rFonts w:ascii="Calibri" w:hAnsi="Calibri" w:cs="Arial"/>
          <w:sz w:val="14"/>
          <w:szCs w:val="14"/>
        </w:rPr>
        <w:t xml:space="preserve">Zebrane dane, zgodnie z obowiązującymi przepisami, mogą być udostępniane do nadzorujących pracę </w:t>
      </w:r>
      <w:r w:rsidR="00B169BC">
        <w:rPr>
          <w:rFonts w:ascii="Calibri" w:hAnsi="Calibri" w:cs="Arial"/>
          <w:noProof/>
          <w:sz w:val="14"/>
          <w:szCs w:val="14"/>
        </w:rPr>
        <w:t>Żlobka</w:t>
      </w:r>
      <w:r w:rsidRPr="00842627">
        <w:rPr>
          <w:rFonts w:ascii="Calibri" w:hAnsi="Calibri" w:cs="Arial"/>
          <w:sz w:val="14"/>
          <w:szCs w:val="14"/>
        </w:rPr>
        <w:t xml:space="preserve"> instytucji, m.in. właściwych jednostek organów nadzorujących, podmiotu prowadzącego </w:t>
      </w:r>
      <w:r w:rsidR="0009413E">
        <w:rPr>
          <w:rFonts w:ascii="Calibri" w:hAnsi="Calibri" w:cs="Arial"/>
          <w:sz w:val="14"/>
          <w:szCs w:val="14"/>
        </w:rPr>
        <w:t>Żłobek</w:t>
      </w:r>
      <w:r w:rsidRPr="00842627">
        <w:rPr>
          <w:rFonts w:ascii="Calibri" w:hAnsi="Calibri" w:cs="Arial"/>
          <w:sz w:val="14"/>
          <w:szCs w:val="14"/>
        </w:rPr>
        <w:t>, którym jest Gmina Klembów. Dane mogą być również powierzone do przetwarzania podmiotom</w:t>
      </w:r>
      <w:r w:rsidR="00584CEA" w:rsidRPr="00842627">
        <w:rPr>
          <w:rFonts w:ascii="Calibri" w:hAnsi="Calibri" w:cs="Arial"/>
          <w:sz w:val="14"/>
          <w:szCs w:val="14"/>
        </w:rPr>
        <w:t>,</w:t>
      </w:r>
      <w:r w:rsidRPr="00842627">
        <w:rPr>
          <w:rFonts w:ascii="Calibri" w:hAnsi="Calibri" w:cs="Arial"/>
          <w:sz w:val="14"/>
          <w:szCs w:val="14"/>
        </w:rPr>
        <w:t xml:space="preserve"> z którymi zawarto na podstawie art. 28 RODO</w:t>
      </w:r>
      <w:r w:rsidRPr="00842627">
        <w:rPr>
          <w:rStyle w:val="Odwoanieprzypisudolnego"/>
          <w:rFonts w:ascii="Calibri" w:hAnsi="Calibri" w:cs="Arial"/>
          <w:sz w:val="14"/>
          <w:szCs w:val="14"/>
        </w:rPr>
        <w:footnoteReference w:id="6"/>
      </w:r>
      <w:r w:rsidRPr="00842627">
        <w:rPr>
          <w:rFonts w:ascii="Calibri" w:hAnsi="Calibri" w:cs="Arial"/>
          <w:sz w:val="14"/>
          <w:szCs w:val="14"/>
        </w:rPr>
        <w:t xml:space="preserve"> stosowne umowy</w:t>
      </w:r>
      <w:r w:rsidR="003B1154" w:rsidRPr="00842627">
        <w:rPr>
          <w:rFonts w:ascii="Calibri" w:hAnsi="Calibri" w:cs="Arial"/>
          <w:sz w:val="14"/>
          <w:szCs w:val="14"/>
        </w:rPr>
        <w:t>.</w:t>
      </w:r>
      <w:r w:rsidRPr="00842627">
        <w:rPr>
          <w:rFonts w:ascii="Calibri" w:hAnsi="Calibri" w:cs="Arial"/>
          <w:sz w:val="14"/>
          <w:szCs w:val="14"/>
        </w:rPr>
        <w:t xml:space="preserve"> Dane będą przechowywane przez okres niezbędny do realizacji wynikających z przepisów prawa celów archiwizacji. Mam świadomość, że przysługuje mi prawo dostępu do treści moich danych osobowych i ich poprawiania</w:t>
      </w:r>
      <w:r w:rsidR="00072593" w:rsidRPr="00842627">
        <w:rPr>
          <w:rFonts w:ascii="Calibri" w:hAnsi="Calibri" w:cs="Arial"/>
          <w:sz w:val="14"/>
          <w:szCs w:val="14"/>
        </w:rPr>
        <w:t xml:space="preserve">, a w przypadku podejrzenia nieprawidłowości przy przetwarzaniu moich danych, także prawo wniesienia skargi do Prezesa Urzędu Ochrony Danych Osobowych. </w:t>
      </w:r>
    </w:p>
    <w:p w14:paraId="693DE2FB" w14:textId="4ED5FBD3" w:rsidR="00C47B55" w:rsidRPr="00842627" w:rsidRDefault="000A16EF" w:rsidP="005D7880">
      <w:pPr>
        <w:tabs>
          <w:tab w:val="left" w:pos="2041"/>
        </w:tabs>
        <w:spacing w:after="120"/>
        <w:jc w:val="both"/>
        <w:rPr>
          <w:rFonts w:ascii="Calibri" w:hAnsi="Calibri" w:cs="Arial"/>
          <w:sz w:val="10"/>
          <w:szCs w:val="10"/>
        </w:rPr>
      </w:pPr>
      <w:r w:rsidRPr="00842627">
        <w:rPr>
          <w:rFonts w:ascii="Calibri" w:hAnsi="Calibri" w:cs="Arial"/>
          <w:sz w:val="14"/>
          <w:szCs w:val="14"/>
        </w:rPr>
        <w:t xml:space="preserve">Niepodanie danych </w:t>
      </w:r>
      <w:r w:rsidR="00CB3608" w:rsidRPr="00842627">
        <w:rPr>
          <w:rFonts w:ascii="Calibri" w:hAnsi="Calibri" w:cs="Arial"/>
          <w:sz w:val="14"/>
          <w:szCs w:val="14"/>
        </w:rPr>
        <w:t xml:space="preserve">identyfikacyjnych </w:t>
      </w:r>
      <w:r w:rsidRPr="00842627">
        <w:rPr>
          <w:rFonts w:ascii="Calibri" w:hAnsi="Calibri" w:cs="Arial"/>
          <w:sz w:val="14"/>
          <w:szCs w:val="14"/>
        </w:rPr>
        <w:t>w karcie zgłoszenia będzie skutkowało brakiem możliwości udziału dziecka w procesie rekrutacji do</w:t>
      </w:r>
      <w:r w:rsidR="00CB3608" w:rsidRPr="00842627">
        <w:rPr>
          <w:rFonts w:ascii="Calibri" w:hAnsi="Calibri" w:cs="Arial"/>
          <w:sz w:val="14"/>
          <w:szCs w:val="14"/>
        </w:rPr>
        <w:t> </w:t>
      </w:r>
      <w:r w:rsidR="0009413E">
        <w:rPr>
          <w:rFonts w:ascii="Calibri" w:hAnsi="Calibri" w:cs="Arial"/>
          <w:sz w:val="14"/>
          <w:szCs w:val="14"/>
        </w:rPr>
        <w:t>Żłobka</w:t>
      </w:r>
      <w:r w:rsidR="00CB3608" w:rsidRPr="00842627">
        <w:rPr>
          <w:rFonts w:ascii="Calibri" w:hAnsi="Calibri" w:cs="Arial"/>
          <w:sz w:val="14"/>
          <w:szCs w:val="14"/>
        </w:rPr>
        <w:t>, a w przypadku niepodania informacji o spełnianiu poszczególnych kryteriów, nie zostaną naliczone punkty za spełnianie tych kryteriów</w:t>
      </w:r>
      <w:r w:rsidRPr="00842627">
        <w:rPr>
          <w:rFonts w:ascii="Calibri" w:hAnsi="Calibri" w:cs="Arial"/>
          <w:sz w:val="14"/>
          <w:szCs w:val="14"/>
        </w:rPr>
        <w:t>.</w:t>
      </w:r>
    </w:p>
    <w:p w14:paraId="6CD05330" w14:textId="1D994982" w:rsidR="005F5221" w:rsidRPr="00DD66E0" w:rsidRDefault="005F5221" w:rsidP="005D7880">
      <w:pPr>
        <w:tabs>
          <w:tab w:val="center" w:pos="5103"/>
          <w:tab w:val="center" w:pos="7938"/>
        </w:tabs>
        <w:jc w:val="center"/>
        <w:rPr>
          <w:rFonts w:ascii="Calibri" w:hAnsi="Calibri" w:cs="Arial"/>
          <w:i/>
          <w:sz w:val="18"/>
          <w:szCs w:val="18"/>
        </w:rPr>
      </w:pPr>
      <w:r w:rsidRPr="00DD66E0">
        <w:rPr>
          <w:rFonts w:ascii="Calibri" w:hAnsi="Calibri" w:cs="Arial"/>
          <w:i/>
          <w:sz w:val="18"/>
          <w:szCs w:val="18"/>
        </w:rPr>
        <w:t>……</w:t>
      </w:r>
      <w:r w:rsidR="002D6069">
        <w:rPr>
          <w:rFonts w:ascii="Calibri" w:hAnsi="Calibri" w:cs="Arial"/>
          <w:i/>
          <w:sz w:val="18"/>
          <w:szCs w:val="18"/>
        </w:rPr>
        <w:t>..</w:t>
      </w:r>
      <w:r w:rsidRPr="00DD66E0">
        <w:rPr>
          <w:rFonts w:ascii="Calibri" w:hAnsi="Calibri" w:cs="Arial"/>
          <w:i/>
          <w:sz w:val="18"/>
          <w:szCs w:val="18"/>
        </w:rPr>
        <w:t>……………………………</w:t>
      </w:r>
      <w:r w:rsidR="002D6069">
        <w:rPr>
          <w:rFonts w:ascii="Calibri" w:hAnsi="Calibri" w:cs="Arial"/>
          <w:i/>
          <w:sz w:val="18"/>
          <w:szCs w:val="18"/>
        </w:rPr>
        <w:t>……</w:t>
      </w:r>
      <w:r w:rsidRPr="00DD66E0">
        <w:rPr>
          <w:rFonts w:ascii="Calibri" w:hAnsi="Calibri" w:cs="Arial"/>
          <w:i/>
          <w:sz w:val="18"/>
          <w:szCs w:val="18"/>
        </w:rPr>
        <w:t xml:space="preserve">                                                                                </w:t>
      </w:r>
      <w:r w:rsidR="002D6069">
        <w:rPr>
          <w:rFonts w:ascii="Calibri" w:hAnsi="Calibri" w:cs="Arial"/>
          <w:i/>
          <w:sz w:val="18"/>
          <w:szCs w:val="18"/>
        </w:rPr>
        <w:t>..</w:t>
      </w:r>
      <w:r w:rsidRPr="00DD66E0">
        <w:rPr>
          <w:rFonts w:ascii="Calibri" w:hAnsi="Calibri" w:cs="Arial"/>
          <w:i/>
          <w:sz w:val="18"/>
          <w:szCs w:val="18"/>
        </w:rPr>
        <w:t>………………</w:t>
      </w:r>
      <w:r w:rsidR="002D6069">
        <w:rPr>
          <w:rFonts w:ascii="Calibri" w:hAnsi="Calibri" w:cs="Arial"/>
          <w:i/>
          <w:sz w:val="18"/>
          <w:szCs w:val="18"/>
        </w:rPr>
        <w:t>..</w:t>
      </w:r>
      <w:r w:rsidRPr="00DD66E0">
        <w:rPr>
          <w:rFonts w:ascii="Calibri" w:hAnsi="Calibri" w:cs="Arial"/>
          <w:i/>
          <w:sz w:val="18"/>
          <w:szCs w:val="18"/>
        </w:rPr>
        <w:t>…………………..</w:t>
      </w:r>
    </w:p>
    <w:p w14:paraId="0F1454F9" w14:textId="77777777" w:rsidR="0092416C" w:rsidRPr="00DD66E0" w:rsidRDefault="005F5221" w:rsidP="0092416C">
      <w:pPr>
        <w:tabs>
          <w:tab w:val="center" w:pos="5103"/>
          <w:tab w:val="center" w:pos="7938"/>
        </w:tabs>
        <w:jc w:val="center"/>
        <w:rPr>
          <w:rFonts w:ascii="Calibri" w:hAnsi="Calibri" w:cs="Arial"/>
          <w:sz w:val="2"/>
          <w:szCs w:val="2"/>
        </w:rPr>
      </w:pPr>
      <w:r w:rsidRPr="00DD66E0">
        <w:rPr>
          <w:rFonts w:ascii="Calibri" w:hAnsi="Calibri" w:cs="Arial"/>
          <w:i/>
          <w:sz w:val="16"/>
          <w:szCs w:val="16"/>
        </w:rPr>
        <w:t>(podpis matki / opiekuna prawnego)</w:t>
      </w:r>
      <w:r w:rsidRPr="00DD66E0">
        <w:rPr>
          <w:rFonts w:ascii="Calibri" w:hAnsi="Calibri" w:cs="Arial"/>
          <w:i/>
          <w:sz w:val="16"/>
          <w:szCs w:val="16"/>
        </w:rPr>
        <w:tab/>
        <w:t xml:space="preserve">                          i/lub                           (podpis ojca / opiekuna prawnego)</w:t>
      </w:r>
    </w:p>
    <w:sectPr w:rsidR="0092416C" w:rsidRPr="00DD66E0" w:rsidSect="00C47B55">
      <w:pgSz w:w="11906" w:h="16838"/>
      <w:pgMar w:top="-25" w:right="851" w:bottom="284" w:left="851" w:header="142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7E1B9" w14:textId="77777777" w:rsidR="00112DB0" w:rsidRDefault="00112DB0">
      <w:r>
        <w:separator/>
      </w:r>
    </w:p>
  </w:endnote>
  <w:endnote w:type="continuationSeparator" w:id="0">
    <w:p w14:paraId="50B6C4D9" w14:textId="77777777" w:rsidR="00112DB0" w:rsidRDefault="0011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CE0A" w14:textId="77777777" w:rsidR="003F5DE6" w:rsidRDefault="003F5DE6" w:rsidP="00ED142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70FB40" w14:textId="77777777" w:rsidR="003F5DE6" w:rsidRDefault="003F5DE6" w:rsidP="00ED14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DA16" w14:textId="77777777" w:rsidR="003F5DE6" w:rsidRPr="00DD66E0" w:rsidRDefault="003F5DE6" w:rsidP="0092416C">
    <w:pPr>
      <w:pStyle w:val="Stopka"/>
      <w:jc w:val="right"/>
      <w:rPr>
        <w:rFonts w:ascii="Calibri" w:hAnsi="Calibri" w:cs="Arial"/>
        <w:sz w:val="20"/>
        <w:szCs w:val="20"/>
      </w:rPr>
    </w:pPr>
    <w:r w:rsidRPr="00DD66E0">
      <w:rPr>
        <w:rFonts w:ascii="Calibri" w:hAnsi="Calibri" w:cs="Arial"/>
        <w:sz w:val="20"/>
        <w:szCs w:val="20"/>
      </w:rPr>
      <w:fldChar w:fldCharType="begin"/>
    </w:r>
    <w:r w:rsidRPr="00DD66E0">
      <w:rPr>
        <w:rFonts w:ascii="Calibri" w:hAnsi="Calibri" w:cs="Arial"/>
        <w:sz w:val="20"/>
        <w:szCs w:val="20"/>
      </w:rPr>
      <w:instrText xml:space="preserve"> PAGE   \* MERGEFORMAT </w:instrText>
    </w:r>
    <w:r w:rsidRPr="00DD66E0">
      <w:rPr>
        <w:rFonts w:ascii="Calibri" w:hAnsi="Calibri" w:cs="Arial"/>
        <w:sz w:val="20"/>
        <w:szCs w:val="20"/>
      </w:rPr>
      <w:fldChar w:fldCharType="separate"/>
    </w:r>
    <w:r w:rsidRPr="00DD66E0">
      <w:rPr>
        <w:rFonts w:ascii="Calibri" w:hAnsi="Calibri" w:cs="Arial"/>
        <w:noProof/>
        <w:sz w:val="20"/>
        <w:szCs w:val="20"/>
      </w:rPr>
      <w:t>1</w:t>
    </w:r>
    <w:r w:rsidRPr="00DD66E0">
      <w:rPr>
        <w:rFonts w:ascii="Calibri" w:hAnsi="Calibri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8F1B" w14:textId="77777777" w:rsidR="00112DB0" w:rsidRDefault="00112DB0">
      <w:r>
        <w:separator/>
      </w:r>
    </w:p>
  </w:footnote>
  <w:footnote w:type="continuationSeparator" w:id="0">
    <w:p w14:paraId="7E142713" w14:textId="77777777" w:rsidR="00112DB0" w:rsidRDefault="00112DB0">
      <w:r>
        <w:continuationSeparator/>
      </w:r>
    </w:p>
  </w:footnote>
  <w:footnote w:id="1">
    <w:p w14:paraId="4B6AD614" w14:textId="1EE3C774" w:rsidR="003F5DE6" w:rsidRPr="000A16EF" w:rsidRDefault="003F5DE6">
      <w:pPr>
        <w:pStyle w:val="Tekstprzypisudolnego"/>
        <w:rPr>
          <w:rFonts w:asciiTheme="minorHAnsi" w:hAnsiTheme="minorHAnsi"/>
          <w:sz w:val="14"/>
          <w:szCs w:val="14"/>
        </w:rPr>
      </w:pPr>
      <w:r w:rsidRPr="000A16EF">
        <w:rPr>
          <w:rFonts w:asciiTheme="minorHAnsi" w:hAnsiTheme="minorHAnsi"/>
          <w:sz w:val="14"/>
          <w:szCs w:val="14"/>
          <w:vertAlign w:val="superscript"/>
        </w:rPr>
        <w:footnoteRef/>
      </w:r>
      <w:r w:rsidRPr="000A16EF">
        <w:rPr>
          <w:rFonts w:asciiTheme="minorHAnsi" w:hAnsiTheme="minorHAnsi"/>
          <w:sz w:val="14"/>
          <w:szCs w:val="14"/>
          <w:vertAlign w:val="superscript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 xml:space="preserve">w rozumieniu art. 3 pkt 16a </w:t>
      </w:r>
      <w:r w:rsidR="00584CEA" w:rsidRPr="000A16EF">
        <w:rPr>
          <w:rFonts w:asciiTheme="minorHAnsi" w:hAnsiTheme="minorHAnsi"/>
          <w:sz w:val="14"/>
          <w:szCs w:val="14"/>
        </w:rPr>
        <w:t xml:space="preserve">Ustawy </w:t>
      </w:r>
      <w:r w:rsidRPr="000A16EF">
        <w:rPr>
          <w:rFonts w:asciiTheme="minorHAnsi" w:hAnsiTheme="minorHAnsi"/>
          <w:sz w:val="14"/>
          <w:szCs w:val="14"/>
        </w:rPr>
        <w:t xml:space="preserve">z dnia 28 listopada 2003 r. </w:t>
      </w:r>
      <w:r w:rsidR="002571E6">
        <w:rPr>
          <w:rFonts w:asciiTheme="minorHAnsi" w:hAnsiTheme="minorHAnsi"/>
          <w:sz w:val="14"/>
          <w:szCs w:val="14"/>
        </w:rPr>
        <w:t>o</w:t>
      </w:r>
      <w:r w:rsidR="00584CEA" w:rsidRPr="000A16EF">
        <w:rPr>
          <w:rFonts w:asciiTheme="minorHAnsi" w:hAnsiTheme="minorHAnsi"/>
          <w:sz w:val="14"/>
          <w:szCs w:val="14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>świadczeniach rodzinnych (</w:t>
      </w:r>
      <w:r w:rsidR="001B0099" w:rsidRPr="001B0099">
        <w:rPr>
          <w:rFonts w:asciiTheme="minorHAnsi" w:hAnsiTheme="minorHAnsi"/>
          <w:sz w:val="14"/>
          <w:szCs w:val="14"/>
        </w:rPr>
        <w:t>Dz.U. 202</w:t>
      </w:r>
      <w:r w:rsidR="00384FBD">
        <w:rPr>
          <w:rFonts w:asciiTheme="minorHAnsi" w:hAnsiTheme="minorHAnsi"/>
          <w:sz w:val="14"/>
          <w:szCs w:val="14"/>
        </w:rPr>
        <w:t>5</w:t>
      </w:r>
      <w:r w:rsidR="001B0099" w:rsidRPr="001B0099">
        <w:rPr>
          <w:rFonts w:asciiTheme="minorHAnsi" w:hAnsiTheme="minorHAnsi"/>
          <w:sz w:val="14"/>
          <w:szCs w:val="14"/>
        </w:rPr>
        <w:t xml:space="preserve"> poz. </w:t>
      </w:r>
      <w:r w:rsidR="00384FBD">
        <w:rPr>
          <w:rFonts w:asciiTheme="minorHAnsi" w:hAnsiTheme="minorHAnsi"/>
          <w:sz w:val="14"/>
          <w:szCs w:val="14"/>
        </w:rPr>
        <w:t>1208</w:t>
      </w:r>
      <w:r w:rsidR="001B0099" w:rsidRPr="001B0099">
        <w:rPr>
          <w:rFonts w:asciiTheme="minorHAnsi" w:hAnsiTheme="minorHAnsi"/>
          <w:sz w:val="14"/>
          <w:szCs w:val="14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>ze zm.);</w:t>
      </w:r>
    </w:p>
  </w:footnote>
  <w:footnote w:id="2">
    <w:p w14:paraId="5CA38CA7" w14:textId="77777777" w:rsidR="003F5DE6" w:rsidRPr="000A16EF" w:rsidRDefault="003F5DE6" w:rsidP="0019442B">
      <w:pPr>
        <w:pStyle w:val="Tekstprzypisudolnego"/>
        <w:ind w:left="70" w:hanging="70"/>
        <w:jc w:val="both"/>
        <w:rPr>
          <w:rFonts w:asciiTheme="minorHAnsi" w:hAnsiTheme="minorHAnsi"/>
          <w:sz w:val="14"/>
          <w:szCs w:val="14"/>
        </w:rPr>
      </w:pPr>
      <w:r w:rsidRPr="007010F0">
        <w:rPr>
          <w:rStyle w:val="Odwoanieprzypisudolnego"/>
          <w:rFonts w:asciiTheme="minorHAnsi" w:hAnsiTheme="minorHAnsi"/>
          <w:sz w:val="14"/>
          <w:szCs w:val="14"/>
        </w:rPr>
        <w:footnoteRef/>
      </w:r>
      <w:r w:rsidRPr="007010F0">
        <w:rPr>
          <w:rFonts w:asciiTheme="minorHAnsi" w:hAnsiTheme="minorHAnsi"/>
          <w:sz w:val="14"/>
          <w:szCs w:val="14"/>
        </w:rPr>
        <w:t xml:space="preserve"> za samotne wychowywanie należy rozumieć wychowywanie dziecka przez pannę, kawalera, wdowę, wdowca, osobę pozostającą w separacji orzeczonej prawomocnym wyrokiem </w:t>
      </w:r>
      <w:r w:rsidRPr="000A16EF">
        <w:rPr>
          <w:rFonts w:asciiTheme="minorHAnsi" w:hAnsiTheme="minorHAnsi"/>
          <w:sz w:val="14"/>
          <w:szCs w:val="14"/>
        </w:rPr>
        <w:t>sądu, osobę rozwiedzioną, chyba że osoba taka wychowuje wspólnie co najmniej jedno dziecko z jego rodzicem;</w:t>
      </w:r>
    </w:p>
  </w:footnote>
  <w:footnote w:id="3">
    <w:p w14:paraId="0957BA7D" w14:textId="4C6A25AA" w:rsidR="003F5DE6" w:rsidRPr="000A16EF" w:rsidRDefault="003F5DE6">
      <w:pPr>
        <w:pStyle w:val="Tekstprzypisudolnego"/>
        <w:rPr>
          <w:rFonts w:asciiTheme="minorHAnsi" w:hAnsiTheme="minorHAnsi"/>
          <w:sz w:val="14"/>
          <w:szCs w:val="14"/>
        </w:rPr>
      </w:pPr>
      <w:r w:rsidRPr="000A16EF">
        <w:rPr>
          <w:rFonts w:asciiTheme="minorHAnsi" w:hAnsiTheme="minorHAnsi"/>
          <w:sz w:val="14"/>
          <w:szCs w:val="14"/>
          <w:vertAlign w:val="superscript"/>
        </w:rPr>
        <w:footnoteRef/>
      </w:r>
      <w:r w:rsidRPr="000A16EF">
        <w:rPr>
          <w:rFonts w:asciiTheme="minorHAnsi" w:hAnsiTheme="minorHAnsi"/>
          <w:sz w:val="14"/>
          <w:szCs w:val="14"/>
          <w:vertAlign w:val="superscript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 xml:space="preserve">w rozumieniu przepisów </w:t>
      </w:r>
      <w:r w:rsidR="00584CEA" w:rsidRPr="000A16EF">
        <w:rPr>
          <w:rFonts w:asciiTheme="minorHAnsi" w:hAnsiTheme="minorHAnsi"/>
          <w:sz w:val="14"/>
          <w:szCs w:val="14"/>
        </w:rPr>
        <w:t xml:space="preserve">Ustawy </w:t>
      </w:r>
      <w:r w:rsidRPr="000A16EF">
        <w:rPr>
          <w:rFonts w:asciiTheme="minorHAnsi" w:hAnsiTheme="minorHAnsi"/>
          <w:sz w:val="14"/>
          <w:szCs w:val="14"/>
        </w:rPr>
        <w:t>z dnia 14 grudnia 2016 r. - Prawo oświatowe (Dz.U. 202</w:t>
      </w:r>
      <w:r w:rsidR="00384FBD">
        <w:rPr>
          <w:rFonts w:asciiTheme="minorHAnsi" w:hAnsiTheme="minorHAnsi"/>
          <w:sz w:val="14"/>
          <w:szCs w:val="14"/>
        </w:rPr>
        <w:t>5</w:t>
      </w:r>
      <w:r w:rsidRPr="000A16EF">
        <w:rPr>
          <w:rFonts w:asciiTheme="minorHAnsi" w:hAnsiTheme="minorHAnsi"/>
          <w:sz w:val="14"/>
          <w:szCs w:val="14"/>
        </w:rPr>
        <w:t xml:space="preserve"> poz. </w:t>
      </w:r>
      <w:r w:rsidR="00384FBD">
        <w:rPr>
          <w:rFonts w:asciiTheme="minorHAnsi" w:hAnsiTheme="minorHAnsi"/>
          <w:sz w:val="14"/>
          <w:szCs w:val="14"/>
        </w:rPr>
        <w:t>1043</w:t>
      </w:r>
      <w:r w:rsidRPr="000A16EF">
        <w:rPr>
          <w:rFonts w:asciiTheme="minorHAnsi" w:hAnsiTheme="minorHAnsi"/>
          <w:sz w:val="14"/>
          <w:szCs w:val="14"/>
        </w:rPr>
        <w:t xml:space="preserve"> ze zm.);</w:t>
      </w:r>
    </w:p>
  </w:footnote>
  <w:footnote w:id="4">
    <w:p w14:paraId="53CE2DA4" w14:textId="6A2B0CE0" w:rsidR="003F5DE6" w:rsidRPr="000A16EF" w:rsidRDefault="003F5DE6">
      <w:pPr>
        <w:pStyle w:val="Tekstprzypisudolnego"/>
        <w:rPr>
          <w:rFonts w:asciiTheme="minorHAnsi" w:hAnsiTheme="minorHAnsi"/>
          <w:sz w:val="14"/>
          <w:szCs w:val="14"/>
        </w:rPr>
      </w:pPr>
      <w:r w:rsidRPr="000A16EF">
        <w:rPr>
          <w:rStyle w:val="Odwoanieprzypisudolnego"/>
          <w:rFonts w:asciiTheme="minorHAnsi" w:hAnsiTheme="minorHAnsi"/>
          <w:sz w:val="14"/>
          <w:szCs w:val="14"/>
        </w:rPr>
        <w:footnoteRef/>
      </w:r>
      <w:r w:rsidRPr="000A16EF">
        <w:rPr>
          <w:rFonts w:asciiTheme="minorHAnsi" w:hAnsiTheme="minorHAnsi"/>
          <w:sz w:val="14"/>
          <w:szCs w:val="14"/>
        </w:rPr>
        <w:t xml:space="preserve"> Ustaw</w:t>
      </w:r>
      <w:r>
        <w:rPr>
          <w:rFonts w:asciiTheme="minorHAnsi" w:hAnsiTheme="minorHAnsi"/>
          <w:sz w:val="14"/>
          <w:szCs w:val="14"/>
        </w:rPr>
        <w:t>a</w:t>
      </w:r>
      <w:r w:rsidRPr="000A16EF">
        <w:rPr>
          <w:rFonts w:asciiTheme="minorHAnsi" w:hAnsiTheme="minorHAnsi"/>
          <w:sz w:val="14"/>
          <w:szCs w:val="14"/>
        </w:rPr>
        <w:t xml:space="preserve"> z dnia 4 lutego 2011 r. o opiece nad dziećmi w wieku do lat 3 (</w:t>
      </w:r>
      <w:r w:rsidR="001B0099" w:rsidRPr="001B0099">
        <w:rPr>
          <w:rFonts w:asciiTheme="minorHAnsi" w:hAnsiTheme="minorHAnsi"/>
          <w:sz w:val="14"/>
          <w:szCs w:val="14"/>
        </w:rPr>
        <w:t>Dz.U. 202</w:t>
      </w:r>
      <w:r w:rsidR="00384FBD">
        <w:rPr>
          <w:rFonts w:asciiTheme="minorHAnsi" w:hAnsiTheme="minorHAnsi"/>
          <w:sz w:val="14"/>
          <w:szCs w:val="14"/>
        </w:rPr>
        <w:t>5</w:t>
      </w:r>
      <w:r w:rsidR="001B0099" w:rsidRPr="001B0099">
        <w:rPr>
          <w:rFonts w:asciiTheme="minorHAnsi" w:hAnsiTheme="minorHAnsi"/>
          <w:sz w:val="14"/>
          <w:szCs w:val="14"/>
        </w:rPr>
        <w:t xml:space="preserve"> poz. </w:t>
      </w:r>
      <w:r w:rsidR="00384FBD">
        <w:rPr>
          <w:rFonts w:asciiTheme="minorHAnsi" w:hAnsiTheme="minorHAnsi"/>
          <w:sz w:val="14"/>
          <w:szCs w:val="14"/>
        </w:rPr>
        <w:t>798</w:t>
      </w:r>
      <w:r w:rsidR="001B0099" w:rsidRPr="001B0099">
        <w:rPr>
          <w:rFonts w:asciiTheme="minorHAnsi" w:hAnsiTheme="minorHAnsi"/>
          <w:sz w:val="14"/>
          <w:szCs w:val="14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>ze zm.)</w:t>
      </w:r>
      <w:r>
        <w:rPr>
          <w:rFonts w:asciiTheme="minorHAnsi" w:hAnsiTheme="minorHAnsi"/>
          <w:sz w:val="14"/>
          <w:szCs w:val="14"/>
        </w:rPr>
        <w:t>;</w:t>
      </w:r>
    </w:p>
  </w:footnote>
  <w:footnote w:id="5">
    <w:p w14:paraId="42BCC426" w14:textId="49081CCC" w:rsidR="005D7880" w:rsidRDefault="005D7880">
      <w:pPr>
        <w:pStyle w:val="Tekstprzypisudolnego"/>
      </w:pPr>
      <w:r w:rsidRPr="005D7880">
        <w:rPr>
          <w:rStyle w:val="Odwoanieprzypisudolnego"/>
          <w:rFonts w:asciiTheme="minorHAnsi" w:hAnsiTheme="minorHAnsi"/>
          <w:sz w:val="14"/>
          <w:szCs w:val="14"/>
        </w:rPr>
        <w:footnoteRef/>
      </w:r>
      <w:r>
        <w:t xml:space="preserve"> </w:t>
      </w:r>
      <w:r w:rsidRPr="005D7880">
        <w:rPr>
          <w:rFonts w:asciiTheme="minorHAnsi" w:hAnsiTheme="minorHAnsi"/>
          <w:sz w:val="14"/>
          <w:szCs w:val="14"/>
        </w:rPr>
        <w:t>Ustaw</w:t>
      </w:r>
      <w:r>
        <w:rPr>
          <w:rFonts w:asciiTheme="minorHAnsi" w:hAnsiTheme="minorHAnsi"/>
          <w:sz w:val="14"/>
          <w:szCs w:val="14"/>
        </w:rPr>
        <w:t>a</w:t>
      </w:r>
      <w:r w:rsidRPr="005D7880">
        <w:rPr>
          <w:rFonts w:asciiTheme="minorHAnsi" w:hAnsiTheme="minorHAnsi"/>
          <w:sz w:val="14"/>
          <w:szCs w:val="14"/>
        </w:rPr>
        <w:t xml:space="preserve"> z dnia 17 listopada 2021 r. o rodzinnym kapitale opiekuńczym (</w:t>
      </w:r>
      <w:r w:rsidR="00EA6BFC" w:rsidRPr="00EA6BFC">
        <w:rPr>
          <w:rFonts w:asciiTheme="minorHAnsi" w:hAnsiTheme="minorHAnsi"/>
          <w:sz w:val="14"/>
          <w:szCs w:val="14"/>
        </w:rPr>
        <w:t>Dz.U. 2023 poz. 883</w:t>
      </w:r>
      <w:r w:rsidR="002240E4">
        <w:rPr>
          <w:rFonts w:asciiTheme="minorHAnsi" w:hAnsiTheme="minorHAnsi"/>
          <w:sz w:val="14"/>
          <w:szCs w:val="14"/>
        </w:rPr>
        <w:t xml:space="preserve"> </w:t>
      </w:r>
      <w:r w:rsidRPr="005D7880">
        <w:rPr>
          <w:rFonts w:asciiTheme="minorHAnsi" w:hAnsiTheme="minorHAnsi"/>
          <w:sz w:val="14"/>
          <w:szCs w:val="14"/>
        </w:rPr>
        <w:t>ze zm.)</w:t>
      </w:r>
    </w:p>
  </w:footnote>
  <w:footnote w:id="6">
    <w:p w14:paraId="01512545" w14:textId="647E9A0D" w:rsidR="003F5DE6" w:rsidRPr="000A16EF" w:rsidRDefault="003F5DE6" w:rsidP="0019442B">
      <w:pPr>
        <w:pStyle w:val="Tekstprzypisudolnego"/>
        <w:ind w:left="42" w:hanging="42"/>
        <w:jc w:val="both"/>
        <w:rPr>
          <w:rFonts w:asciiTheme="minorHAnsi" w:hAnsiTheme="minorHAnsi"/>
          <w:sz w:val="14"/>
          <w:szCs w:val="14"/>
        </w:rPr>
      </w:pPr>
      <w:r w:rsidRPr="000A16EF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0A16EF">
        <w:rPr>
          <w:rFonts w:asciiTheme="minorHAnsi" w:hAnsiTheme="minorHAnsi" w:cstheme="minorHAnsi"/>
          <w:sz w:val="14"/>
          <w:szCs w:val="14"/>
        </w:rPr>
        <w:t xml:space="preserve"> </w:t>
      </w:r>
      <w:r w:rsidRPr="000A16EF">
        <w:rPr>
          <w:rFonts w:asciiTheme="minorHAnsi" w:hAnsiTheme="minorHAnsi"/>
          <w:sz w:val="14"/>
          <w:szCs w:val="14"/>
        </w:rPr>
        <w:t>Rozporządzenie Parlamentu Europejskiego i Rady (UE) 2016/679 z dnia 27 kwietnia 2016 r. w sprawie ochrony osób fizycznych w związku z przetwarzaniem danych osobowych</w:t>
      </w:r>
      <w:r w:rsidR="002D197E">
        <w:rPr>
          <w:rFonts w:asciiTheme="minorHAnsi" w:hAnsiTheme="minorHAnsi"/>
          <w:sz w:val="14"/>
          <w:szCs w:val="14"/>
        </w:rPr>
        <w:br/>
      </w:r>
      <w:r w:rsidRPr="000A16EF">
        <w:rPr>
          <w:rFonts w:asciiTheme="minorHAnsi" w:hAnsiTheme="minorHAnsi"/>
          <w:sz w:val="14"/>
          <w:szCs w:val="14"/>
        </w:rPr>
        <w:t xml:space="preserve"> i w sprawie swobodnego przepływu takich danych oraz uchylenia dyrektywy 95/46/WE (Dz. Urz. UE L 119 z 04.05.2016, str. 1, z późn. </w:t>
      </w:r>
      <w:r w:rsidR="00D839CE" w:rsidRPr="000A16EF">
        <w:rPr>
          <w:rFonts w:asciiTheme="minorHAnsi" w:hAnsiTheme="minorHAnsi"/>
          <w:sz w:val="14"/>
          <w:szCs w:val="14"/>
        </w:rPr>
        <w:t>zm.</w:t>
      </w:r>
      <w:r w:rsidRPr="000A16EF">
        <w:rPr>
          <w:rFonts w:asciiTheme="minorHAnsi" w:hAnsiTheme="minorHAnsi"/>
          <w:sz w:val="14"/>
          <w:szCs w:val="1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CA7F68"/>
    <w:multiLevelType w:val="hybridMultilevel"/>
    <w:tmpl w:val="46129B0E"/>
    <w:lvl w:ilvl="0" w:tplc="253495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89A219E"/>
    <w:multiLevelType w:val="hybridMultilevel"/>
    <w:tmpl w:val="AB08E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F175BBE"/>
    <w:multiLevelType w:val="hybridMultilevel"/>
    <w:tmpl w:val="2736B1E0"/>
    <w:lvl w:ilvl="0" w:tplc="066EFF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861398"/>
    <w:multiLevelType w:val="hybridMultilevel"/>
    <w:tmpl w:val="06F65B22"/>
    <w:lvl w:ilvl="0" w:tplc="88103E9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32DB2F44"/>
    <w:multiLevelType w:val="hybridMultilevel"/>
    <w:tmpl w:val="9C004730"/>
    <w:lvl w:ilvl="0" w:tplc="416633AC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1">
    <w:nsid w:val="37050B5C"/>
    <w:multiLevelType w:val="hybridMultilevel"/>
    <w:tmpl w:val="AC2CB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3E5201F8"/>
    <w:multiLevelType w:val="hybridMultilevel"/>
    <w:tmpl w:val="F1224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E852858"/>
    <w:multiLevelType w:val="hybridMultilevel"/>
    <w:tmpl w:val="8B48C2FA"/>
    <w:lvl w:ilvl="0" w:tplc="69DC73FA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40554DB6"/>
    <w:multiLevelType w:val="hybridMultilevel"/>
    <w:tmpl w:val="034AA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27828FE"/>
    <w:multiLevelType w:val="hybridMultilevel"/>
    <w:tmpl w:val="A684C5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00E9C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9FFE825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4697474E"/>
    <w:multiLevelType w:val="hybridMultilevel"/>
    <w:tmpl w:val="7F22BD18"/>
    <w:lvl w:ilvl="0" w:tplc="3830E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CA9335D"/>
    <w:multiLevelType w:val="hybridMultilevel"/>
    <w:tmpl w:val="67547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568F635B"/>
    <w:multiLevelType w:val="hybridMultilevel"/>
    <w:tmpl w:val="4BF4663A"/>
    <w:lvl w:ilvl="0" w:tplc="E32827E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58742EB3"/>
    <w:multiLevelType w:val="hybridMultilevel"/>
    <w:tmpl w:val="9F002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9636D42"/>
    <w:multiLevelType w:val="hybridMultilevel"/>
    <w:tmpl w:val="98CC6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A5FFF"/>
    <w:multiLevelType w:val="hybridMultilevel"/>
    <w:tmpl w:val="0A967898"/>
    <w:lvl w:ilvl="0" w:tplc="16BA1DF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D3B7386"/>
    <w:multiLevelType w:val="hybridMultilevel"/>
    <w:tmpl w:val="C98CA3A6"/>
    <w:lvl w:ilvl="0" w:tplc="9650F42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1">
    <w:nsid w:val="5FEC2DCC"/>
    <w:multiLevelType w:val="hybridMultilevel"/>
    <w:tmpl w:val="A09CE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30B86"/>
    <w:multiLevelType w:val="hybridMultilevel"/>
    <w:tmpl w:val="436C11FA"/>
    <w:lvl w:ilvl="0" w:tplc="16BA1DF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6D4C4E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64340636">
    <w:abstractNumId w:val="7"/>
  </w:num>
  <w:num w:numId="2" w16cid:durableId="897327611">
    <w:abstractNumId w:val="12"/>
  </w:num>
  <w:num w:numId="3" w16cid:durableId="593368029">
    <w:abstractNumId w:val="4"/>
  </w:num>
  <w:num w:numId="4" w16cid:durableId="1541746005">
    <w:abstractNumId w:val="2"/>
  </w:num>
  <w:num w:numId="5" w16cid:durableId="313220278">
    <w:abstractNumId w:val="9"/>
  </w:num>
  <w:num w:numId="6" w16cid:durableId="1961061320">
    <w:abstractNumId w:val="19"/>
  </w:num>
  <w:num w:numId="7" w16cid:durableId="1986887077">
    <w:abstractNumId w:val="1"/>
  </w:num>
  <w:num w:numId="8" w16cid:durableId="1336496534">
    <w:abstractNumId w:val="11"/>
  </w:num>
  <w:num w:numId="9" w16cid:durableId="660500919">
    <w:abstractNumId w:val="13"/>
  </w:num>
  <w:num w:numId="10" w16cid:durableId="1379624804">
    <w:abstractNumId w:val="8"/>
  </w:num>
  <w:num w:numId="11" w16cid:durableId="1443958741">
    <w:abstractNumId w:val="0"/>
  </w:num>
  <w:num w:numId="12" w16cid:durableId="1243754979">
    <w:abstractNumId w:val="5"/>
  </w:num>
  <w:num w:numId="13" w16cid:durableId="1339696835">
    <w:abstractNumId w:val="14"/>
  </w:num>
  <w:num w:numId="14" w16cid:durableId="567157393">
    <w:abstractNumId w:val="10"/>
  </w:num>
  <w:num w:numId="15" w16cid:durableId="927269126">
    <w:abstractNumId w:val="16"/>
  </w:num>
  <w:num w:numId="16" w16cid:durableId="169836395">
    <w:abstractNumId w:val="6"/>
  </w:num>
  <w:num w:numId="17" w16cid:durableId="970944095">
    <w:abstractNumId w:val="17"/>
  </w:num>
  <w:num w:numId="18" w16cid:durableId="6331471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74855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2186824">
    <w:abstractNumId w:val="18"/>
  </w:num>
  <w:num w:numId="21" w16cid:durableId="478499953">
    <w:abstractNumId w:val="3"/>
  </w:num>
  <w:num w:numId="22" w16cid:durableId="8294474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5D5"/>
    <w:rsid w:val="0000228D"/>
    <w:rsid w:val="00005384"/>
    <w:rsid w:val="00015A94"/>
    <w:rsid w:val="00016A2C"/>
    <w:rsid w:val="00017B51"/>
    <w:rsid w:val="00030CF6"/>
    <w:rsid w:val="000406A5"/>
    <w:rsid w:val="00043F57"/>
    <w:rsid w:val="00063018"/>
    <w:rsid w:val="0006450D"/>
    <w:rsid w:val="00066C5A"/>
    <w:rsid w:val="00067E5D"/>
    <w:rsid w:val="00071EE0"/>
    <w:rsid w:val="00072593"/>
    <w:rsid w:val="00080F71"/>
    <w:rsid w:val="00082852"/>
    <w:rsid w:val="00087E9B"/>
    <w:rsid w:val="00091AFF"/>
    <w:rsid w:val="000935A8"/>
    <w:rsid w:val="0009413E"/>
    <w:rsid w:val="000A16EF"/>
    <w:rsid w:val="000A3BC8"/>
    <w:rsid w:val="000A4277"/>
    <w:rsid w:val="000B3EBF"/>
    <w:rsid w:val="000C1007"/>
    <w:rsid w:val="000D0B26"/>
    <w:rsid w:val="000D1E04"/>
    <w:rsid w:val="000D71B6"/>
    <w:rsid w:val="000E6581"/>
    <w:rsid w:val="000E7911"/>
    <w:rsid w:val="000F16CD"/>
    <w:rsid w:val="000F6E5C"/>
    <w:rsid w:val="00106191"/>
    <w:rsid w:val="001066EF"/>
    <w:rsid w:val="001068E1"/>
    <w:rsid w:val="00112DB0"/>
    <w:rsid w:val="00131E3E"/>
    <w:rsid w:val="0013598B"/>
    <w:rsid w:val="00136B4E"/>
    <w:rsid w:val="001414F1"/>
    <w:rsid w:val="001445D5"/>
    <w:rsid w:val="0015376A"/>
    <w:rsid w:val="00161320"/>
    <w:rsid w:val="00161358"/>
    <w:rsid w:val="00166931"/>
    <w:rsid w:val="001674B1"/>
    <w:rsid w:val="0017038C"/>
    <w:rsid w:val="0017678F"/>
    <w:rsid w:val="00180F47"/>
    <w:rsid w:val="001852D9"/>
    <w:rsid w:val="00190B74"/>
    <w:rsid w:val="0019442B"/>
    <w:rsid w:val="001A0AD1"/>
    <w:rsid w:val="001A3081"/>
    <w:rsid w:val="001B0099"/>
    <w:rsid w:val="001B3AB7"/>
    <w:rsid w:val="001B6834"/>
    <w:rsid w:val="001C10FA"/>
    <w:rsid w:val="001C26AB"/>
    <w:rsid w:val="001C7A97"/>
    <w:rsid w:val="001D0691"/>
    <w:rsid w:val="001D099B"/>
    <w:rsid w:val="001D4B4A"/>
    <w:rsid w:val="001E7DD0"/>
    <w:rsid w:val="001F25E4"/>
    <w:rsid w:val="001F5E8D"/>
    <w:rsid w:val="001F72DC"/>
    <w:rsid w:val="00206250"/>
    <w:rsid w:val="002114CC"/>
    <w:rsid w:val="002179A6"/>
    <w:rsid w:val="002240E4"/>
    <w:rsid w:val="00240316"/>
    <w:rsid w:val="0024084E"/>
    <w:rsid w:val="00250E3E"/>
    <w:rsid w:val="00253809"/>
    <w:rsid w:val="00255368"/>
    <w:rsid w:val="002571E6"/>
    <w:rsid w:val="00264F52"/>
    <w:rsid w:val="002702F8"/>
    <w:rsid w:val="002746D1"/>
    <w:rsid w:val="00275545"/>
    <w:rsid w:val="00275C9D"/>
    <w:rsid w:val="00282652"/>
    <w:rsid w:val="00290E75"/>
    <w:rsid w:val="00292574"/>
    <w:rsid w:val="00293130"/>
    <w:rsid w:val="0029350E"/>
    <w:rsid w:val="002A1715"/>
    <w:rsid w:val="002A5086"/>
    <w:rsid w:val="002B0A50"/>
    <w:rsid w:val="002B2B52"/>
    <w:rsid w:val="002D197E"/>
    <w:rsid w:val="002D4AAA"/>
    <w:rsid w:val="002D6069"/>
    <w:rsid w:val="002D655F"/>
    <w:rsid w:val="002F24ED"/>
    <w:rsid w:val="002F3F5C"/>
    <w:rsid w:val="00303A05"/>
    <w:rsid w:val="00310548"/>
    <w:rsid w:val="00316DEA"/>
    <w:rsid w:val="00323154"/>
    <w:rsid w:val="003303BF"/>
    <w:rsid w:val="00333170"/>
    <w:rsid w:val="00335DB9"/>
    <w:rsid w:val="00340505"/>
    <w:rsid w:val="00342FAA"/>
    <w:rsid w:val="00355C7D"/>
    <w:rsid w:val="00373D11"/>
    <w:rsid w:val="00374A5E"/>
    <w:rsid w:val="00384725"/>
    <w:rsid w:val="00384FBD"/>
    <w:rsid w:val="003852A2"/>
    <w:rsid w:val="00387621"/>
    <w:rsid w:val="003904A4"/>
    <w:rsid w:val="00391244"/>
    <w:rsid w:val="00391B5F"/>
    <w:rsid w:val="003934B1"/>
    <w:rsid w:val="003A6BFA"/>
    <w:rsid w:val="003B0363"/>
    <w:rsid w:val="003B1154"/>
    <w:rsid w:val="003B7069"/>
    <w:rsid w:val="003C037B"/>
    <w:rsid w:val="003C3FA8"/>
    <w:rsid w:val="003C4940"/>
    <w:rsid w:val="003C5759"/>
    <w:rsid w:val="003C680B"/>
    <w:rsid w:val="003C6E47"/>
    <w:rsid w:val="003D0710"/>
    <w:rsid w:val="003D70F3"/>
    <w:rsid w:val="003F5DE6"/>
    <w:rsid w:val="0040083C"/>
    <w:rsid w:val="004029B5"/>
    <w:rsid w:val="00403AEF"/>
    <w:rsid w:val="0040653D"/>
    <w:rsid w:val="00406A84"/>
    <w:rsid w:val="00406F88"/>
    <w:rsid w:val="00411988"/>
    <w:rsid w:val="004146AB"/>
    <w:rsid w:val="004151ED"/>
    <w:rsid w:val="0042285F"/>
    <w:rsid w:val="00430846"/>
    <w:rsid w:val="004422E9"/>
    <w:rsid w:val="004441F2"/>
    <w:rsid w:val="004679DE"/>
    <w:rsid w:val="00470BE6"/>
    <w:rsid w:val="004735F4"/>
    <w:rsid w:val="00475A76"/>
    <w:rsid w:val="00481CF3"/>
    <w:rsid w:val="00482E80"/>
    <w:rsid w:val="004836DE"/>
    <w:rsid w:val="004878BB"/>
    <w:rsid w:val="00490642"/>
    <w:rsid w:val="004A62F4"/>
    <w:rsid w:val="004C0A1F"/>
    <w:rsid w:val="004C146E"/>
    <w:rsid w:val="004C3BD9"/>
    <w:rsid w:val="004C6B5A"/>
    <w:rsid w:val="004D3503"/>
    <w:rsid w:val="004D7E98"/>
    <w:rsid w:val="004E03C0"/>
    <w:rsid w:val="004E300C"/>
    <w:rsid w:val="004E570F"/>
    <w:rsid w:val="004E733D"/>
    <w:rsid w:val="004E79E3"/>
    <w:rsid w:val="004F0F8E"/>
    <w:rsid w:val="0050287E"/>
    <w:rsid w:val="00502EB9"/>
    <w:rsid w:val="00503999"/>
    <w:rsid w:val="00505AFC"/>
    <w:rsid w:val="00522B5B"/>
    <w:rsid w:val="00525BE7"/>
    <w:rsid w:val="00531CB8"/>
    <w:rsid w:val="00534E1A"/>
    <w:rsid w:val="00536E17"/>
    <w:rsid w:val="005462DA"/>
    <w:rsid w:val="00546715"/>
    <w:rsid w:val="00546B20"/>
    <w:rsid w:val="00550C03"/>
    <w:rsid w:val="00556B40"/>
    <w:rsid w:val="00574CDE"/>
    <w:rsid w:val="00575439"/>
    <w:rsid w:val="0057611F"/>
    <w:rsid w:val="0058433C"/>
    <w:rsid w:val="00584CEA"/>
    <w:rsid w:val="00584EDC"/>
    <w:rsid w:val="00584F39"/>
    <w:rsid w:val="005860BE"/>
    <w:rsid w:val="00586EA1"/>
    <w:rsid w:val="00594858"/>
    <w:rsid w:val="005A003E"/>
    <w:rsid w:val="005A21FA"/>
    <w:rsid w:val="005A22EB"/>
    <w:rsid w:val="005B570C"/>
    <w:rsid w:val="005C02F9"/>
    <w:rsid w:val="005C0CFB"/>
    <w:rsid w:val="005D7880"/>
    <w:rsid w:val="005E3277"/>
    <w:rsid w:val="005F5221"/>
    <w:rsid w:val="005F60CA"/>
    <w:rsid w:val="0061011C"/>
    <w:rsid w:val="00624413"/>
    <w:rsid w:val="00636241"/>
    <w:rsid w:val="00640E9F"/>
    <w:rsid w:val="00642825"/>
    <w:rsid w:val="00644DBF"/>
    <w:rsid w:val="006515E8"/>
    <w:rsid w:val="0065360E"/>
    <w:rsid w:val="006570F4"/>
    <w:rsid w:val="006601B3"/>
    <w:rsid w:val="00660926"/>
    <w:rsid w:val="00661872"/>
    <w:rsid w:val="00664329"/>
    <w:rsid w:val="00677F18"/>
    <w:rsid w:val="00680170"/>
    <w:rsid w:val="006805CB"/>
    <w:rsid w:val="00680FA9"/>
    <w:rsid w:val="00695375"/>
    <w:rsid w:val="00696C0B"/>
    <w:rsid w:val="00696EDE"/>
    <w:rsid w:val="006B04BD"/>
    <w:rsid w:val="006C1BEC"/>
    <w:rsid w:val="006C29F8"/>
    <w:rsid w:val="006C38FA"/>
    <w:rsid w:val="006C4E10"/>
    <w:rsid w:val="006C67F4"/>
    <w:rsid w:val="006C7CF8"/>
    <w:rsid w:val="006D0828"/>
    <w:rsid w:val="006D21D3"/>
    <w:rsid w:val="006D268E"/>
    <w:rsid w:val="006D2AF2"/>
    <w:rsid w:val="006D43FA"/>
    <w:rsid w:val="006E147A"/>
    <w:rsid w:val="006E5468"/>
    <w:rsid w:val="006E6048"/>
    <w:rsid w:val="006F3E61"/>
    <w:rsid w:val="006F455C"/>
    <w:rsid w:val="006F6FDC"/>
    <w:rsid w:val="006F7797"/>
    <w:rsid w:val="007010F0"/>
    <w:rsid w:val="00702070"/>
    <w:rsid w:val="00710EB0"/>
    <w:rsid w:val="007224F9"/>
    <w:rsid w:val="00725035"/>
    <w:rsid w:val="00725040"/>
    <w:rsid w:val="007371F6"/>
    <w:rsid w:val="007407B7"/>
    <w:rsid w:val="00744143"/>
    <w:rsid w:val="0075000F"/>
    <w:rsid w:val="00752758"/>
    <w:rsid w:val="00754628"/>
    <w:rsid w:val="00754858"/>
    <w:rsid w:val="00762758"/>
    <w:rsid w:val="00763054"/>
    <w:rsid w:val="00777FF9"/>
    <w:rsid w:val="00780CD3"/>
    <w:rsid w:val="0078402F"/>
    <w:rsid w:val="007868AF"/>
    <w:rsid w:val="0078769F"/>
    <w:rsid w:val="00795C26"/>
    <w:rsid w:val="007A1259"/>
    <w:rsid w:val="007A4FC4"/>
    <w:rsid w:val="007A698A"/>
    <w:rsid w:val="007B1B70"/>
    <w:rsid w:val="007B1E67"/>
    <w:rsid w:val="007B2512"/>
    <w:rsid w:val="007B2E42"/>
    <w:rsid w:val="007B6DDC"/>
    <w:rsid w:val="007C2CCE"/>
    <w:rsid w:val="007D0972"/>
    <w:rsid w:val="007D2BED"/>
    <w:rsid w:val="007D6DF7"/>
    <w:rsid w:val="007E34A5"/>
    <w:rsid w:val="007E3985"/>
    <w:rsid w:val="007F7E00"/>
    <w:rsid w:val="00823B91"/>
    <w:rsid w:val="0083084B"/>
    <w:rsid w:val="00830ADD"/>
    <w:rsid w:val="008310DD"/>
    <w:rsid w:val="00836083"/>
    <w:rsid w:val="00842627"/>
    <w:rsid w:val="00842A2F"/>
    <w:rsid w:val="00842C20"/>
    <w:rsid w:val="00843963"/>
    <w:rsid w:val="00867A5A"/>
    <w:rsid w:val="00872F47"/>
    <w:rsid w:val="00875871"/>
    <w:rsid w:val="00883FBE"/>
    <w:rsid w:val="0088569D"/>
    <w:rsid w:val="00892029"/>
    <w:rsid w:val="008962F3"/>
    <w:rsid w:val="008A5F89"/>
    <w:rsid w:val="008B3670"/>
    <w:rsid w:val="008C2FE6"/>
    <w:rsid w:val="008C491E"/>
    <w:rsid w:val="008C5221"/>
    <w:rsid w:val="008C69F5"/>
    <w:rsid w:val="008D3AC1"/>
    <w:rsid w:val="008E0CEB"/>
    <w:rsid w:val="008E1DC9"/>
    <w:rsid w:val="008E6322"/>
    <w:rsid w:val="008E63C2"/>
    <w:rsid w:val="008F0BA7"/>
    <w:rsid w:val="008F5B25"/>
    <w:rsid w:val="0090385E"/>
    <w:rsid w:val="0090496F"/>
    <w:rsid w:val="0092078D"/>
    <w:rsid w:val="0092416C"/>
    <w:rsid w:val="00924E1A"/>
    <w:rsid w:val="00926392"/>
    <w:rsid w:val="00931C6D"/>
    <w:rsid w:val="00937ACE"/>
    <w:rsid w:val="00941513"/>
    <w:rsid w:val="009428E6"/>
    <w:rsid w:val="00946224"/>
    <w:rsid w:val="00954A21"/>
    <w:rsid w:val="00955B48"/>
    <w:rsid w:val="00962073"/>
    <w:rsid w:val="00962C08"/>
    <w:rsid w:val="00965931"/>
    <w:rsid w:val="00966FD1"/>
    <w:rsid w:val="00971F2F"/>
    <w:rsid w:val="0098059D"/>
    <w:rsid w:val="00984FEE"/>
    <w:rsid w:val="009879DE"/>
    <w:rsid w:val="009925C7"/>
    <w:rsid w:val="009956EF"/>
    <w:rsid w:val="00997120"/>
    <w:rsid w:val="009B21F9"/>
    <w:rsid w:val="009C334A"/>
    <w:rsid w:val="009C3369"/>
    <w:rsid w:val="009C77A9"/>
    <w:rsid w:val="009E7035"/>
    <w:rsid w:val="009F5091"/>
    <w:rsid w:val="009F62E3"/>
    <w:rsid w:val="00A03D59"/>
    <w:rsid w:val="00A10C96"/>
    <w:rsid w:val="00A269F1"/>
    <w:rsid w:val="00A26AD6"/>
    <w:rsid w:val="00A31B27"/>
    <w:rsid w:val="00A36130"/>
    <w:rsid w:val="00A37AAF"/>
    <w:rsid w:val="00A61058"/>
    <w:rsid w:val="00A67B97"/>
    <w:rsid w:val="00A70EBA"/>
    <w:rsid w:val="00A71782"/>
    <w:rsid w:val="00A722F4"/>
    <w:rsid w:val="00A746CC"/>
    <w:rsid w:val="00A7573E"/>
    <w:rsid w:val="00A834E6"/>
    <w:rsid w:val="00A83BC0"/>
    <w:rsid w:val="00A90A43"/>
    <w:rsid w:val="00A91678"/>
    <w:rsid w:val="00A94330"/>
    <w:rsid w:val="00A94F8C"/>
    <w:rsid w:val="00AA1BC4"/>
    <w:rsid w:val="00AC36DB"/>
    <w:rsid w:val="00AC4F6C"/>
    <w:rsid w:val="00AE5902"/>
    <w:rsid w:val="00AF0F2F"/>
    <w:rsid w:val="00B00B03"/>
    <w:rsid w:val="00B12695"/>
    <w:rsid w:val="00B169BC"/>
    <w:rsid w:val="00B248C7"/>
    <w:rsid w:val="00B27214"/>
    <w:rsid w:val="00B27F5D"/>
    <w:rsid w:val="00B468E3"/>
    <w:rsid w:val="00B52806"/>
    <w:rsid w:val="00B53609"/>
    <w:rsid w:val="00B75EF8"/>
    <w:rsid w:val="00B8049C"/>
    <w:rsid w:val="00B95E82"/>
    <w:rsid w:val="00BA4554"/>
    <w:rsid w:val="00BA5D81"/>
    <w:rsid w:val="00BA7272"/>
    <w:rsid w:val="00BB4DC9"/>
    <w:rsid w:val="00BC0E00"/>
    <w:rsid w:val="00BD04FD"/>
    <w:rsid w:val="00BD253B"/>
    <w:rsid w:val="00BD3457"/>
    <w:rsid w:val="00BE0786"/>
    <w:rsid w:val="00BE5B5B"/>
    <w:rsid w:val="00BE6227"/>
    <w:rsid w:val="00BE6E76"/>
    <w:rsid w:val="00BE7385"/>
    <w:rsid w:val="00BF1A27"/>
    <w:rsid w:val="00BF5586"/>
    <w:rsid w:val="00C0441B"/>
    <w:rsid w:val="00C3063E"/>
    <w:rsid w:val="00C325A5"/>
    <w:rsid w:val="00C32CB3"/>
    <w:rsid w:val="00C347CC"/>
    <w:rsid w:val="00C4394F"/>
    <w:rsid w:val="00C47B55"/>
    <w:rsid w:val="00C5681C"/>
    <w:rsid w:val="00C56E14"/>
    <w:rsid w:val="00C57FB2"/>
    <w:rsid w:val="00C649C4"/>
    <w:rsid w:val="00C65A21"/>
    <w:rsid w:val="00C66D88"/>
    <w:rsid w:val="00C753F6"/>
    <w:rsid w:val="00C75CFF"/>
    <w:rsid w:val="00C77768"/>
    <w:rsid w:val="00C83678"/>
    <w:rsid w:val="00C9008C"/>
    <w:rsid w:val="00C93C54"/>
    <w:rsid w:val="00C95FB6"/>
    <w:rsid w:val="00CA5A0C"/>
    <w:rsid w:val="00CA6E7E"/>
    <w:rsid w:val="00CA70BD"/>
    <w:rsid w:val="00CB2BFF"/>
    <w:rsid w:val="00CB3608"/>
    <w:rsid w:val="00CB7D51"/>
    <w:rsid w:val="00CC078A"/>
    <w:rsid w:val="00CC39B5"/>
    <w:rsid w:val="00CC5309"/>
    <w:rsid w:val="00CC609D"/>
    <w:rsid w:val="00CD0E8A"/>
    <w:rsid w:val="00CD2BFE"/>
    <w:rsid w:val="00CD450A"/>
    <w:rsid w:val="00CE261A"/>
    <w:rsid w:val="00CF70B7"/>
    <w:rsid w:val="00D02A17"/>
    <w:rsid w:val="00D04B68"/>
    <w:rsid w:val="00D06B92"/>
    <w:rsid w:val="00D0758A"/>
    <w:rsid w:val="00D07C59"/>
    <w:rsid w:val="00D10DC8"/>
    <w:rsid w:val="00D110AA"/>
    <w:rsid w:val="00D1310E"/>
    <w:rsid w:val="00D13E6D"/>
    <w:rsid w:val="00D14542"/>
    <w:rsid w:val="00D224A0"/>
    <w:rsid w:val="00D2795C"/>
    <w:rsid w:val="00D42803"/>
    <w:rsid w:val="00D4707D"/>
    <w:rsid w:val="00D47083"/>
    <w:rsid w:val="00D54AA5"/>
    <w:rsid w:val="00D54C27"/>
    <w:rsid w:val="00D65662"/>
    <w:rsid w:val="00D65D9C"/>
    <w:rsid w:val="00D662AC"/>
    <w:rsid w:val="00D70D29"/>
    <w:rsid w:val="00D71C8E"/>
    <w:rsid w:val="00D74FF1"/>
    <w:rsid w:val="00D7696F"/>
    <w:rsid w:val="00D82BFC"/>
    <w:rsid w:val="00D839CE"/>
    <w:rsid w:val="00D8567E"/>
    <w:rsid w:val="00DA1107"/>
    <w:rsid w:val="00DB4204"/>
    <w:rsid w:val="00DC0BFF"/>
    <w:rsid w:val="00DC1D57"/>
    <w:rsid w:val="00DC6766"/>
    <w:rsid w:val="00DD10B4"/>
    <w:rsid w:val="00DD47EF"/>
    <w:rsid w:val="00DD66E0"/>
    <w:rsid w:val="00DE29DE"/>
    <w:rsid w:val="00DF1E61"/>
    <w:rsid w:val="00DF4405"/>
    <w:rsid w:val="00DF4FA2"/>
    <w:rsid w:val="00DF681B"/>
    <w:rsid w:val="00E01887"/>
    <w:rsid w:val="00E0723B"/>
    <w:rsid w:val="00E10723"/>
    <w:rsid w:val="00E120CA"/>
    <w:rsid w:val="00E14058"/>
    <w:rsid w:val="00E23449"/>
    <w:rsid w:val="00E265E9"/>
    <w:rsid w:val="00E3002C"/>
    <w:rsid w:val="00E31AF4"/>
    <w:rsid w:val="00E32D45"/>
    <w:rsid w:val="00E3361F"/>
    <w:rsid w:val="00E34436"/>
    <w:rsid w:val="00E4388D"/>
    <w:rsid w:val="00E52CDF"/>
    <w:rsid w:val="00E53AAC"/>
    <w:rsid w:val="00E56CC8"/>
    <w:rsid w:val="00E60700"/>
    <w:rsid w:val="00E82AC1"/>
    <w:rsid w:val="00E90B1C"/>
    <w:rsid w:val="00E90C58"/>
    <w:rsid w:val="00E93570"/>
    <w:rsid w:val="00E93A1E"/>
    <w:rsid w:val="00E93ED3"/>
    <w:rsid w:val="00E973CD"/>
    <w:rsid w:val="00EA2883"/>
    <w:rsid w:val="00EA6BFC"/>
    <w:rsid w:val="00EA7905"/>
    <w:rsid w:val="00EB737F"/>
    <w:rsid w:val="00EC1960"/>
    <w:rsid w:val="00EC34E1"/>
    <w:rsid w:val="00EC4823"/>
    <w:rsid w:val="00ED1423"/>
    <w:rsid w:val="00ED35AF"/>
    <w:rsid w:val="00EE3032"/>
    <w:rsid w:val="00EE76E0"/>
    <w:rsid w:val="00EF492C"/>
    <w:rsid w:val="00F01021"/>
    <w:rsid w:val="00F1519A"/>
    <w:rsid w:val="00F316DD"/>
    <w:rsid w:val="00F45617"/>
    <w:rsid w:val="00F51BE9"/>
    <w:rsid w:val="00F52398"/>
    <w:rsid w:val="00F5252C"/>
    <w:rsid w:val="00F55512"/>
    <w:rsid w:val="00F56932"/>
    <w:rsid w:val="00F604BE"/>
    <w:rsid w:val="00F80585"/>
    <w:rsid w:val="00F80998"/>
    <w:rsid w:val="00F838F8"/>
    <w:rsid w:val="00F93528"/>
    <w:rsid w:val="00FA21F0"/>
    <w:rsid w:val="00FA264D"/>
    <w:rsid w:val="00FA4BBD"/>
    <w:rsid w:val="00FB3D96"/>
    <w:rsid w:val="00FB47FA"/>
    <w:rsid w:val="00FB6E1A"/>
    <w:rsid w:val="00FC1B15"/>
    <w:rsid w:val="00FC1F4A"/>
    <w:rsid w:val="00FD3CB7"/>
    <w:rsid w:val="00FD5532"/>
    <w:rsid w:val="00FE051B"/>
    <w:rsid w:val="00FE1DB0"/>
    <w:rsid w:val="00FF0064"/>
    <w:rsid w:val="00FF06A1"/>
    <w:rsid w:val="00FF228B"/>
    <w:rsid w:val="00FF744A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F7CE2"/>
  <w15:docId w15:val="{DBD55207-926C-485A-B57B-C38FB83A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135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27214"/>
    <w:pPr>
      <w:keepNext/>
      <w:jc w:val="center"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qFormat/>
    <w:rsid w:val="00B27214"/>
    <w:pPr>
      <w:keepNext/>
      <w:numPr>
        <w:numId w:val="1"/>
      </w:numPr>
      <w:tabs>
        <w:tab w:val="clear" w:pos="794"/>
        <w:tab w:val="left" w:pos="397"/>
      </w:tabs>
      <w:spacing w:before="360" w:after="120"/>
      <w:ind w:left="340" w:hanging="34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B27214"/>
    <w:pPr>
      <w:keepNext/>
      <w:tabs>
        <w:tab w:val="left" w:pos="397"/>
      </w:tabs>
      <w:spacing w:before="360" w:after="120"/>
      <w:ind w:left="340" w:hanging="340"/>
    </w:pPr>
    <w:rPr>
      <w:rFonts w:ascii="Arial" w:hAnsi="Arial" w:cs="Arial"/>
      <w:b/>
      <w:sz w:val="20"/>
    </w:rPr>
  </w:style>
  <w:style w:type="paragraph" w:styleId="Tekstpodstawowy">
    <w:name w:val="Body Text"/>
    <w:basedOn w:val="Normalny"/>
    <w:rsid w:val="00B27214"/>
    <w:pPr>
      <w:tabs>
        <w:tab w:val="left" w:pos="340"/>
        <w:tab w:val="left" w:pos="2041"/>
      </w:tabs>
      <w:spacing w:after="120"/>
      <w:jc w:val="both"/>
    </w:pPr>
    <w:rPr>
      <w:rFonts w:ascii="Arial" w:hAnsi="Arial" w:cs="Arial"/>
      <w:color w:val="000000"/>
      <w:sz w:val="20"/>
      <w:szCs w:val="10"/>
    </w:rPr>
  </w:style>
  <w:style w:type="table" w:styleId="Tabela-Siatka">
    <w:name w:val="Table Grid"/>
    <w:basedOn w:val="Standardowy"/>
    <w:rsid w:val="00EC3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ED14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1423"/>
  </w:style>
  <w:style w:type="paragraph" w:styleId="Akapitzlist">
    <w:name w:val="List Paragraph"/>
    <w:basedOn w:val="Normalny"/>
    <w:uiPriority w:val="34"/>
    <w:qFormat/>
    <w:rsid w:val="001F5E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347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47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347CC"/>
    <w:rPr>
      <w:sz w:val="24"/>
      <w:szCs w:val="24"/>
    </w:rPr>
  </w:style>
  <w:style w:type="character" w:styleId="Hipercze">
    <w:name w:val="Hyperlink"/>
    <w:rsid w:val="005A21FA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EA79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EA7905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unhideWhenUsed/>
    <w:rsid w:val="00D11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11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110A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110AA"/>
    <w:rPr>
      <w:b/>
      <w:bCs/>
    </w:rPr>
  </w:style>
  <w:style w:type="character" w:customStyle="1" w:styleId="TematkomentarzaZnak">
    <w:name w:val="Temat komentarza Znak"/>
    <w:link w:val="Tematkomentarza"/>
    <w:semiHidden/>
    <w:rsid w:val="00D110AA"/>
    <w:rPr>
      <w:b/>
      <w:bCs/>
    </w:rPr>
  </w:style>
  <w:style w:type="character" w:customStyle="1" w:styleId="Nagwek1Znak">
    <w:name w:val="Nagłówek 1 Znak"/>
    <w:link w:val="Nagwek1"/>
    <w:rsid w:val="00574CDE"/>
    <w:rPr>
      <w:rFonts w:ascii="Arial" w:hAnsi="Arial" w:cs="Arial"/>
      <w:b/>
      <w:bCs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BB4D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B4DC9"/>
  </w:style>
  <w:style w:type="character" w:styleId="Odwoanieprzypisudolnego">
    <w:name w:val="footnote reference"/>
    <w:semiHidden/>
    <w:unhideWhenUsed/>
    <w:rsid w:val="00BB4DC9"/>
    <w:rPr>
      <w:vertAlign w:val="superscript"/>
    </w:rPr>
  </w:style>
  <w:style w:type="paragraph" w:customStyle="1" w:styleId="Default">
    <w:name w:val="Default"/>
    <w:rsid w:val="0058433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C9008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937A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1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J\Dane%20aplikacji\Microsoft\Szablony\Karta%20zg&#322;oszenia%20dziecka%20do%20przedszkol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D35C5F-5958-47C3-8B21-99ABE8115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d11e-4a64-4202-aee5-e85d0ab53a7a"/>
    <ds:schemaRef ds:uri="d261eb0e-a7f9-44a4-8650-114b4e6271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BE8ACC-CE7D-4E87-9DB8-1647B15C55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41151-0FD7-42B2-B672-FFF67C362D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333DD7-6B7B-4B8C-B860-B7E16A1966CB}">
  <ds:schemaRefs>
    <ds:schemaRef ds:uri="http://schemas.microsoft.com/office/2006/metadata/properties"/>
    <ds:schemaRef ds:uri="http://schemas.microsoft.com/office/infopath/2007/PartnerControls"/>
    <ds:schemaRef ds:uri="d261eb0e-a7f9-44a4-8650-114b4e6271a9"/>
    <ds:schemaRef ds:uri="23f9d11e-4a64-4202-aee5-e85d0ab53a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zgłoszenia dziecka do przedszkola.dot</Template>
  <TotalTime>0</TotalTime>
  <Pages>2</Pages>
  <Words>1292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dziecka do przedszkola</vt:lpstr>
    </vt:vector>
  </TitlesOfParts>
  <Company/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dziecka do przedszkola</dc:title>
  <dc:subject/>
  <dc:creator>Edukompetencje</dc:creator>
  <cp:keywords/>
  <dc:description/>
  <cp:lastModifiedBy>Adam Baran</cp:lastModifiedBy>
  <cp:revision>2</cp:revision>
  <cp:lastPrinted>2022-01-25T12:02:00Z</cp:lastPrinted>
  <dcterms:created xsi:type="dcterms:W3CDTF">2026-04-15T13:01:00Z</dcterms:created>
  <dcterms:modified xsi:type="dcterms:W3CDTF">2026-04-15T13:01:00Z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  <property fmtid="{D5CDD505-2E9C-101B-9397-08002B2CF9AE}" pid="3" name="MediaServiceImageTags">
    <vt:lpwstr/>
  </property>
</Properties>
</file>